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imes New Roman"/>
          <w:b w:val="0"/>
          <w:bCs w:val="0"/>
          <w:color w:val="auto"/>
          <w:sz w:val="24"/>
          <w:szCs w:val="24"/>
        </w:rPr>
        <w:id w:val="-2063855018"/>
        <w:docPartObj>
          <w:docPartGallery w:val="Table of Contents"/>
          <w:docPartUnique/>
        </w:docPartObj>
      </w:sdtPr>
      <w:sdtEndPr>
        <w:rPr>
          <w:noProof/>
        </w:rPr>
      </w:sdtEndPr>
      <w:sdtContent>
        <w:p w14:paraId="2E1DFEF5" w14:textId="17236493" w:rsidR="004D7A29" w:rsidRPr="00170FD0" w:rsidRDefault="004D7A29" w:rsidP="00810E65">
          <w:pPr>
            <w:pStyle w:val="TOCHeading"/>
            <w:spacing w:before="120"/>
            <w:jc w:val="center"/>
            <w:rPr>
              <w:rFonts w:cs="Times New Roman"/>
              <w:color w:val="auto"/>
              <w:szCs w:val="28"/>
            </w:rPr>
          </w:pPr>
          <w:r w:rsidRPr="00170FD0">
            <w:rPr>
              <w:rFonts w:cs="Times New Roman"/>
              <w:color w:val="auto"/>
              <w:szCs w:val="28"/>
            </w:rPr>
            <w:t>MỤC LỤC</w:t>
          </w:r>
        </w:p>
        <w:p w14:paraId="3E407D2A" w14:textId="338A5D1D" w:rsidR="00D85EF6" w:rsidRPr="00170FD0" w:rsidRDefault="00D85EF6">
          <w:pPr>
            <w:pStyle w:val="TOC1"/>
            <w:rPr>
              <w:rFonts w:ascii="Times New Roman" w:eastAsiaTheme="minorEastAsia" w:hAnsi="Times New Roman" w:cs="Times New Roman"/>
              <w:b w:val="0"/>
              <w:color w:val="auto"/>
              <w:sz w:val="28"/>
              <w:szCs w:val="24"/>
              <w:lang w:val="en-US"/>
            </w:rPr>
          </w:pPr>
          <w:r w:rsidRPr="00170FD0">
            <w:rPr>
              <w:rFonts w:ascii="Times New Roman" w:hAnsi="Times New Roman" w:cs="Times New Roman"/>
              <w:b w:val="0"/>
              <w:bCs/>
              <w:color w:val="auto"/>
              <w:sz w:val="24"/>
              <w:szCs w:val="24"/>
            </w:rPr>
            <w:fldChar w:fldCharType="begin"/>
          </w:r>
          <w:r w:rsidRPr="00170FD0">
            <w:rPr>
              <w:rFonts w:ascii="Times New Roman" w:hAnsi="Times New Roman" w:cs="Times New Roman"/>
              <w:b w:val="0"/>
              <w:bCs/>
              <w:color w:val="auto"/>
              <w:sz w:val="24"/>
              <w:szCs w:val="24"/>
            </w:rPr>
            <w:instrText xml:space="preserve"> TOC \o "1-2" \h \z \u </w:instrText>
          </w:r>
          <w:r w:rsidRPr="00170FD0">
            <w:rPr>
              <w:rFonts w:ascii="Times New Roman" w:hAnsi="Times New Roman" w:cs="Times New Roman"/>
              <w:b w:val="0"/>
              <w:bCs/>
              <w:color w:val="auto"/>
              <w:sz w:val="24"/>
              <w:szCs w:val="24"/>
            </w:rPr>
            <w:fldChar w:fldCharType="separate"/>
          </w:r>
          <w:hyperlink w:anchor="_Toc179378542" w:history="1">
            <w:r w:rsidRPr="00170FD0">
              <w:rPr>
                <w:rStyle w:val="Hyperlink"/>
                <w:rFonts w:ascii="Times New Roman" w:hAnsi="Times New Roman" w:cs="Times New Roman"/>
                <w:color w:val="auto"/>
                <w:sz w:val="28"/>
                <w:szCs w:val="24"/>
              </w:rPr>
              <w:t>I.</w:t>
            </w:r>
            <w:r w:rsidRPr="00170FD0">
              <w:rPr>
                <w:rFonts w:ascii="Times New Roman" w:eastAsiaTheme="minorEastAsia" w:hAnsi="Times New Roman" w:cs="Times New Roman"/>
                <w:b w:val="0"/>
                <w:color w:val="auto"/>
                <w:sz w:val="28"/>
                <w:szCs w:val="24"/>
                <w:lang w:val="en-US"/>
              </w:rPr>
              <w:tab/>
            </w:r>
            <w:r w:rsidRPr="00170FD0">
              <w:rPr>
                <w:rStyle w:val="Hyperlink"/>
                <w:rFonts w:ascii="Times New Roman" w:hAnsi="Times New Roman" w:cs="Times New Roman"/>
                <w:color w:val="auto"/>
                <w:sz w:val="28"/>
                <w:szCs w:val="24"/>
              </w:rPr>
              <w:t>HỆ THỐNG THÔNG TIN LIÊN LẠC</w:t>
            </w:r>
            <w:r w:rsidRPr="00170FD0">
              <w:rPr>
                <w:rFonts w:ascii="Times New Roman" w:hAnsi="Times New Roman" w:cs="Times New Roman"/>
                <w:webHidden/>
                <w:color w:val="auto"/>
                <w:sz w:val="28"/>
                <w:szCs w:val="24"/>
              </w:rPr>
              <w:tab/>
            </w:r>
            <w:r w:rsidRPr="00170FD0">
              <w:rPr>
                <w:rFonts w:ascii="Times New Roman" w:hAnsi="Times New Roman" w:cs="Times New Roman"/>
                <w:webHidden/>
                <w:color w:val="auto"/>
                <w:sz w:val="28"/>
                <w:szCs w:val="24"/>
              </w:rPr>
              <w:fldChar w:fldCharType="begin"/>
            </w:r>
            <w:r w:rsidRPr="00170FD0">
              <w:rPr>
                <w:rFonts w:ascii="Times New Roman" w:hAnsi="Times New Roman" w:cs="Times New Roman"/>
                <w:webHidden/>
                <w:color w:val="auto"/>
                <w:sz w:val="28"/>
                <w:szCs w:val="24"/>
              </w:rPr>
              <w:instrText xml:space="preserve"> PAGEREF _Toc179378542 \h </w:instrText>
            </w:r>
            <w:r w:rsidRPr="00170FD0">
              <w:rPr>
                <w:rFonts w:ascii="Times New Roman" w:hAnsi="Times New Roman" w:cs="Times New Roman"/>
                <w:webHidden/>
                <w:color w:val="auto"/>
                <w:sz w:val="28"/>
                <w:szCs w:val="24"/>
              </w:rPr>
            </w:r>
            <w:r w:rsidRPr="00170FD0">
              <w:rPr>
                <w:rFonts w:ascii="Times New Roman" w:hAnsi="Times New Roman" w:cs="Times New Roman"/>
                <w:webHidden/>
                <w:color w:val="auto"/>
                <w:sz w:val="28"/>
                <w:szCs w:val="24"/>
              </w:rPr>
              <w:fldChar w:fldCharType="separate"/>
            </w:r>
            <w:r w:rsidR="00EE4DBD">
              <w:rPr>
                <w:rFonts w:ascii="Times New Roman" w:hAnsi="Times New Roman" w:cs="Times New Roman"/>
                <w:webHidden/>
                <w:color w:val="auto"/>
                <w:sz w:val="28"/>
                <w:szCs w:val="24"/>
              </w:rPr>
              <w:t>2</w:t>
            </w:r>
            <w:r w:rsidRPr="00170FD0">
              <w:rPr>
                <w:rFonts w:ascii="Times New Roman" w:hAnsi="Times New Roman" w:cs="Times New Roman"/>
                <w:webHidden/>
                <w:color w:val="auto"/>
                <w:sz w:val="28"/>
                <w:szCs w:val="24"/>
              </w:rPr>
              <w:fldChar w:fldCharType="end"/>
            </w:r>
          </w:hyperlink>
        </w:p>
        <w:p w14:paraId="4B0E8149" w14:textId="216A1C42" w:rsidR="00D85EF6" w:rsidRPr="00170FD0" w:rsidRDefault="00D85EF6">
          <w:pPr>
            <w:pStyle w:val="TOC2"/>
            <w:tabs>
              <w:tab w:val="left" w:pos="1440"/>
            </w:tabs>
            <w:rPr>
              <w:rFonts w:ascii="Times New Roman" w:eastAsiaTheme="minorEastAsia" w:hAnsi="Times New Roman" w:cs="Times New Roman"/>
              <w:sz w:val="28"/>
              <w:szCs w:val="24"/>
              <w:lang w:val="en-US"/>
            </w:rPr>
          </w:pPr>
          <w:hyperlink w:anchor="_Toc179378543" w:history="1">
            <w:r w:rsidRPr="00170FD0">
              <w:rPr>
                <w:rStyle w:val="Hyperlink"/>
                <w:rFonts w:ascii="Times New Roman" w:hAnsi="Times New Roman" w:cs="Times New Roman"/>
                <w:color w:val="auto"/>
                <w:sz w:val="28"/>
                <w:szCs w:val="24"/>
              </w:rPr>
              <w:t>I.1</w:t>
            </w:r>
            <w:r w:rsidRPr="00170FD0">
              <w:rPr>
                <w:rFonts w:ascii="Times New Roman" w:eastAsiaTheme="minorEastAsia" w:hAnsi="Times New Roman" w:cs="Times New Roman"/>
                <w:sz w:val="28"/>
                <w:szCs w:val="24"/>
                <w:lang w:val="en-US"/>
              </w:rPr>
              <w:tab/>
            </w:r>
            <w:r w:rsidRPr="00170FD0">
              <w:rPr>
                <w:rStyle w:val="Hyperlink"/>
                <w:rFonts w:ascii="Times New Roman" w:hAnsi="Times New Roman" w:cs="Times New Roman"/>
                <w:color w:val="auto"/>
                <w:sz w:val="28"/>
                <w:szCs w:val="24"/>
              </w:rPr>
              <w:t>Quy chuẩn và tiêu chuẩn</w:t>
            </w:r>
            <w:r w:rsidRPr="00170FD0">
              <w:rPr>
                <w:rFonts w:ascii="Times New Roman" w:hAnsi="Times New Roman" w:cs="Times New Roman"/>
                <w:webHidden/>
                <w:sz w:val="28"/>
                <w:szCs w:val="24"/>
              </w:rPr>
              <w:tab/>
            </w:r>
            <w:r w:rsidRPr="00170FD0">
              <w:rPr>
                <w:rFonts w:ascii="Times New Roman" w:hAnsi="Times New Roman" w:cs="Times New Roman"/>
                <w:webHidden/>
                <w:sz w:val="28"/>
                <w:szCs w:val="24"/>
              </w:rPr>
              <w:fldChar w:fldCharType="begin"/>
            </w:r>
            <w:r w:rsidRPr="00170FD0">
              <w:rPr>
                <w:rFonts w:ascii="Times New Roman" w:hAnsi="Times New Roman" w:cs="Times New Roman"/>
                <w:webHidden/>
                <w:sz w:val="28"/>
                <w:szCs w:val="24"/>
              </w:rPr>
              <w:instrText xml:space="preserve"> PAGEREF _Toc179378543 \h </w:instrText>
            </w:r>
            <w:r w:rsidRPr="00170FD0">
              <w:rPr>
                <w:rFonts w:ascii="Times New Roman" w:hAnsi="Times New Roman" w:cs="Times New Roman"/>
                <w:webHidden/>
                <w:sz w:val="28"/>
                <w:szCs w:val="24"/>
              </w:rPr>
            </w:r>
            <w:r w:rsidRPr="00170FD0">
              <w:rPr>
                <w:rFonts w:ascii="Times New Roman" w:hAnsi="Times New Roman" w:cs="Times New Roman"/>
                <w:webHidden/>
                <w:sz w:val="28"/>
                <w:szCs w:val="24"/>
              </w:rPr>
              <w:fldChar w:fldCharType="separate"/>
            </w:r>
            <w:r w:rsidR="00EE4DBD">
              <w:rPr>
                <w:rFonts w:ascii="Times New Roman" w:hAnsi="Times New Roman" w:cs="Times New Roman"/>
                <w:webHidden/>
                <w:sz w:val="28"/>
                <w:szCs w:val="24"/>
              </w:rPr>
              <w:t>2</w:t>
            </w:r>
            <w:r w:rsidRPr="00170FD0">
              <w:rPr>
                <w:rFonts w:ascii="Times New Roman" w:hAnsi="Times New Roman" w:cs="Times New Roman"/>
                <w:webHidden/>
                <w:sz w:val="28"/>
                <w:szCs w:val="24"/>
              </w:rPr>
              <w:fldChar w:fldCharType="end"/>
            </w:r>
          </w:hyperlink>
        </w:p>
        <w:p w14:paraId="06829CDF" w14:textId="47E93A93" w:rsidR="00D85EF6" w:rsidRPr="00170FD0" w:rsidRDefault="00D85EF6">
          <w:pPr>
            <w:pStyle w:val="TOC2"/>
            <w:tabs>
              <w:tab w:val="left" w:pos="1440"/>
            </w:tabs>
            <w:rPr>
              <w:rFonts w:ascii="Times New Roman" w:eastAsiaTheme="minorEastAsia" w:hAnsi="Times New Roman" w:cs="Times New Roman"/>
              <w:sz w:val="28"/>
              <w:szCs w:val="24"/>
              <w:lang w:val="en-US"/>
            </w:rPr>
          </w:pPr>
          <w:hyperlink w:anchor="_Toc179378544" w:history="1">
            <w:r w:rsidRPr="00170FD0">
              <w:rPr>
                <w:rStyle w:val="Hyperlink"/>
                <w:rFonts w:ascii="Times New Roman" w:hAnsi="Times New Roman" w:cs="Times New Roman"/>
                <w:color w:val="auto"/>
                <w:sz w:val="28"/>
                <w:szCs w:val="24"/>
              </w:rPr>
              <w:t>I.2</w:t>
            </w:r>
            <w:r w:rsidRPr="00170FD0">
              <w:rPr>
                <w:rFonts w:ascii="Times New Roman" w:eastAsiaTheme="minorEastAsia" w:hAnsi="Times New Roman" w:cs="Times New Roman"/>
                <w:sz w:val="28"/>
                <w:szCs w:val="24"/>
                <w:lang w:val="en-US"/>
              </w:rPr>
              <w:tab/>
            </w:r>
            <w:r w:rsidRPr="00170FD0">
              <w:rPr>
                <w:rStyle w:val="Hyperlink"/>
                <w:rFonts w:ascii="Times New Roman" w:hAnsi="Times New Roman" w:cs="Times New Roman"/>
                <w:color w:val="auto"/>
                <w:sz w:val="28"/>
                <w:szCs w:val="24"/>
              </w:rPr>
              <w:t>Kết nối nhà cung cấp dịch</w:t>
            </w:r>
            <w:r w:rsidRPr="00170FD0">
              <w:rPr>
                <w:rStyle w:val="Hyperlink"/>
                <w:rFonts w:ascii="Times New Roman" w:hAnsi="Times New Roman" w:cs="Times New Roman"/>
                <w:color w:val="auto"/>
                <w:spacing w:val="-1"/>
                <w:sz w:val="28"/>
                <w:szCs w:val="24"/>
              </w:rPr>
              <w:t xml:space="preserve"> </w:t>
            </w:r>
            <w:r w:rsidRPr="00170FD0">
              <w:rPr>
                <w:rStyle w:val="Hyperlink"/>
                <w:rFonts w:ascii="Times New Roman" w:hAnsi="Times New Roman" w:cs="Times New Roman"/>
                <w:color w:val="auto"/>
                <w:sz w:val="28"/>
                <w:szCs w:val="24"/>
              </w:rPr>
              <w:t>vụ</w:t>
            </w:r>
            <w:r w:rsidRPr="00170FD0">
              <w:rPr>
                <w:rFonts w:ascii="Times New Roman" w:hAnsi="Times New Roman" w:cs="Times New Roman"/>
                <w:webHidden/>
                <w:sz w:val="28"/>
                <w:szCs w:val="24"/>
              </w:rPr>
              <w:tab/>
            </w:r>
            <w:r w:rsidRPr="00170FD0">
              <w:rPr>
                <w:rFonts w:ascii="Times New Roman" w:hAnsi="Times New Roman" w:cs="Times New Roman"/>
                <w:webHidden/>
                <w:sz w:val="28"/>
                <w:szCs w:val="24"/>
              </w:rPr>
              <w:fldChar w:fldCharType="begin"/>
            </w:r>
            <w:r w:rsidRPr="00170FD0">
              <w:rPr>
                <w:rFonts w:ascii="Times New Roman" w:hAnsi="Times New Roman" w:cs="Times New Roman"/>
                <w:webHidden/>
                <w:sz w:val="28"/>
                <w:szCs w:val="24"/>
              </w:rPr>
              <w:instrText xml:space="preserve"> PAGEREF _Toc179378544 \h </w:instrText>
            </w:r>
            <w:r w:rsidRPr="00170FD0">
              <w:rPr>
                <w:rFonts w:ascii="Times New Roman" w:hAnsi="Times New Roman" w:cs="Times New Roman"/>
                <w:webHidden/>
                <w:sz w:val="28"/>
                <w:szCs w:val="24"/>
              </w:rPr>
            </w:r>
            <w:r w:rsidRPr="00170FD0">
              <w:rPr>
                <w:rFonts w:ascii="Times New Roman" w:hAnsi="Times New Roman" w:cs="Times New Roman"/>
                <w:webHidden/>
                <w:sz w:val="28"/>
                <w:szCs w:val="24"/>
              </w:rPr>
              <w:fldChar w:fldCharType="separate"/>
            </w:r>
            <w:r w:rsidR="00EE4DBD">
              <w:rPr>
                <w:rFonts w:ascii="Times New Roman" w:hAnsi="Times New Roman" w:cs="Times New Roman"/>
                <w:webHidden/>
                <w:sz w:val="28"/>
                <w:szCs w:val="24"/>
              </w:rPr>
              <w:t>2</w:t>
            </w:r>
            <w:r w:rsidRPr="00170FD0">
              <w:rPr>
                <w:rFonts w:ascii="Times New Roman" w:hAnsi="Times New Roman" w:cs="Times New Roman"/>
                <w:webHidden/>
                <w:sz w:val="28"/>
                <w:szCs w:val="24"/>
              </w:rPr>
              <w:fldChar w:fldCharType="end"/>
            </w:r>
          </w:hyperlink>
        </w:p>
        <w:p w14:paraId="5BC8D833" w14:textId="0FA5685F" w:rsidR="00D85EF6" w:rsidRPr="00170FD0" w:rsidRDefault="00D85EF6">
          <w:pPr>
            <w:pStyle w:val="TOC2"/>
            <w:tabs>
              <w:tab w:val="left" w:pos="1440"/>
            </w:tabs>
            <w:rPr>
              <w:rFonts w:ascii="Times New Roman" w:eastAsiaTheme="minorEastAsia" w:hAnsi="Times New Roman" w:cs="Times New Roman"/>
              <w:sz w:val="28"/>
              <w:szCs w:val="24"/>
              <w:lang w:val="en-US"/>
            </w:rPr>
          </w:pPr>
          <w:hyperlink w:anchor="_Toc179378545" w:history="1">
            <w:r w:rsidRPr="00170FD0">
              <w:rPr>
                <w:rStyle w:val="Hyperlink"/>
                <w:rFonts w:ascii="Times New Roman" w:hAnsi="Times New Roman" w:cs="Times New Roman"/>
                <w:color w:val="auto"/>
                <w:sz w:val="28"/>
                <w:szCs w:val="24"/>
              </w:rPr>
              <w:t>I.3</w:t>
            </w:r>
            <w:r w:rsidRPr="00170FD0">
              <w:rPr>
                <w:rFonts w:ascii="Times New Roman" w:eastAsiaTheme="minorEastAsia" w:hAnsi="Times New Roman" w:cs="Times New Roman"/>
                <w:sz w:val="28"/>
                <w:szCs w:val="24"/>
                <w:lang w:val="en-US"/>
              </w:rPr>
              <w:tab/>
            </w:r>
            <w:r w:rsidRPr="00170FD0">
              <w:rPr>
                <w:rStyle w:val="Hyperlink"/>
                <w:rFonts w:ascii="Times New Roman" w:hAnsi="Times New Roman" w:cs="Times New Roman"/>
                <w:color w:val="auto"/>
                <w:sz w:val="28"/>
                <w:szCs w:val="24"/>
              </w:rPr>
              <w:t>Hệ thống hạ tầng kéo cáp quang đến tận nhà</w:t>
            </w:r>
            <w:r w:rsidRPr="00170FD0">
              <w:rPr>
                <w:rFonts w:ascii="Times New Roman" w:hAnsi="Times New Roman" w:cs="Times New Roman"/>
                <w:webHidden/>
                <w:sz w:val="28"/>
                <w:szCs w:val="24"/>
              </w:rPr>
              <w:tab/>
            </w:r>
            <w:r w:rsidRPr="00170FD0">
              <w:rPr>
                <w:rFonts w:ascii="Times New Roman" w:hAnsi="Times New Roman" w:cs="Times New Roman"/>
                <w:webHidden/>
                <w:sz w:val="28"/>
                <w:szCs w:val="24"/>
              </w:rPr>
              <w:fldChar w:fldCharType="begin"/>
            </w:r>
            <w:r w:rsidRPr="00170FD0">
              <w:rPr>
                <w:rFonts w:ascii="Times New Roman" w:hAnsi="Times New Roman" w:cs="Times New Roman"/>
                <w:webHidden/>
                <w:sz w:val="28"/>
                <w:szCs w:val="24"/>
              </w:rPr>
              <w:instrText xml:space="preserve"> PAGEREF _Toc179378545 \h </w:instrText>
            </w:r>
            <w:r w:rsidRPr="00170FD0">
              <w:rPr>
                <w:rFonts w:ascii="Times New Roman" w:hAnsi="Times New Roman" w:cs="Times New Roman"/>
                <w:webHidden/>
                <w:sz w:val="28"/>
                <w:szCs w:val="24"/>
              </w:rPr>
            </w:r>
            <w:r w:rsidRPr="00170FD0">
              <w:rPr>
                <w:rFonts w:ascii="Times New Roman" w:hAnsi="Times New Roman" w:cs="Times New Roman"/>
                <w:webHidden/>
                <w:sz w:val="28"/>
                <w:szCs w:val="24"/>
              </w:rPr>
              <w:fldChar w:fldCharType="separate"/>
            </w:r>
            <w:r w:rsidR="00EE4DBD">
              <w:rPr>
                <w:rFonts w:ascii="Times New Roman" w:hAnsi="Times New Roman" w:cs="Times New Roman"/>
                <w:webHidden/>
                <w:sz w:val="28"/>
                <w:szCs w:val="24"/>
              </w:rPr>
              <w:t>2</w:t>
            </w:r>
            <w:r w:rsidRPr="00170FD0">
              <w:rPr>
                <w:rFonts w:ascii="Times New Roman" w:hAnsi="Times New Roman" w:cs="Times New Roman"/>
                <w:webHidden/>
                <w:sz w:val="28"/>
                <w:szCs w:val="24"/>
              </w:rPr>
              <w:fldChar w:fldCharType="end"/>
            </w:r>
          </w:hyperlink>
        </w:p>
        <w:p w14:paraId="431AF76A" w14:textId="73BFE3B3" w:rsidR="00D85EF6" w:rsidRPr="00170FD0" w:rsidRDefault="00D85EF6">
          <w:pPr>
            <w:pStyle w:val="TOC2"/>
            <w:tabs>
              <w:tab w:val="left" w:pos="1440"/>
            </w:tabs>
            <w:rPr>
              <w:rFonts w:ascii="Times New Roman" w:eastAsiaTheme="minorEastAsia" w:hAnsi="Times New Roman" w:cs="Times New Roman"/>
              <w:sz w:val="28"/>
              <w:szCs w:val="24"/>
              <w:lang w:val="en-US"/>
            </w:rPr>
          </w:pPr>
          <w:hyperlink w:anchor="_Toc179378546" w:history="1">
            <w:r w:rsidRPr="00170FD0">
              <w:rPr>
                <w:rStyle w:val="Hyperlink"/>
                <w:rFonts w:ascii="Times New Roman" w:hAnsi="Times New Roman" w:cs="Times New Roman"/>
                <w:color w:val="auto"/>
                <w:sz w:val="28"/>
                <w:szCs w:val="24"/>
              </w:rPr>
              <w:t>I.4</w:t>
            </w:r>
            <w:r w:rsidRPr="00170FD0">
              <w:rPr>
                <w:rFonts w:ascii="Times New Roman" w:eastAsiaTheme="minorEastAsia" w:hAnsi="Times New Roman" w:cs="Times New Roman"/>
                <w:sz w:val="28"/>
                <w:szCs w:val="24"/>
                <w:lang w:val="en-US"/>
              </w:rPr>
              <w:tab/>
            </w:r>
            <w:r w:rsidRPr="00170FD0">
              <w:rPr>
                <w:rStyle w:val="Hyperlink"/>
                <w:rFonts w:ascii="Times New Roman" w:hAnsi="Times New Roman" w:cs="Times New Roman"/>
                <w:color w:val="auto"/>
                <w:sz w:val="28"/>
                <w:szCs w:val="24"/>
              </w:rPr>
              <w:t>Khái quát dịch vụ viễn</w:t>
            </w:r>
            <w:r w:rsidRPr="00170FD0">
              <w:rPr>
                <w:rStyle w:val="Hyperlink"/>
                <w:rFonts w:ascii="Times New Roman" w:hAnsi="Times New Roman" w:cs="Times New Roman"/>
                <w:color w:val="auto"/>
                <w:spacing w:val="1"/>
                <w:sz w:val="28"/>
                <w:szCs w:val="24"/>
              </w:rPr>
              <w:t xml:space="preserve"> </w:t>
            </w:r>
            <w:r w:rsidRPr="00170FD0">
              <w:rPr>
                <w:rStyle w:val="Hyperlink"/>
                <w:rFonts w:ascii="Times New Roman" w:hAnsi="Times New Roman" w:cs="Times New Roman"/>
                <w:color w:val="auto"/>
                <w:sz w:val="28"/>
                <w:szCs w:val="24"/>
              </w:rPr>
              <w:t>thông</w:t>
            </w:r>
            <w:r w:rsidRPr="00170FD0">
              <w:rPr>
                <w:rFonts w:ascii="Times New Roman" w:hAnsi="Times New Roman" w:cs="Times New Roman"/>
                <w:webHidden/>
                <w:sz w:val="28"/>
                <w:szCs w:val="24"/>
              </w:rPr>
              <w:tab/>
            </w:r>
            <w:r w:rsidRPr="00170FD0">
              <w:rPr>
                <w:rFonts w:ascii="Times New Roman" w:hAnsi="Times New Roman" w:cs="Times New Roman"/>
                <w:webHidden/>
                <w:sz w:val="28"/>
                <w:szCs w:val="24"/>
              </w:rPr>
              <w:fldChar w:fldCharType="begin"/>
            </w:r>
            <w:r w:rsidRPr="00170FD0">
              <w:rPr>
                <w:rFonts w:ascii="Times New Roman" w:hAnsi="Times New Roman" w:cs="Times New Roman"/>
                <w:webHidden/>
                <w:sz w:val="28"/>
                <w:szCs w:val="24"/>
              </w:rPr>
              <w:instrText xml:space="preserve"> PAGEREF _Toc179378546 \h </w:instrText>
            </w:r>
            <w:r w:rsidRPr="00170FD0">
              <w:rPr>
                <w:rFonts w:ascii="Times New Roman" w:hAnsi="Times New Roman" w:cs="Times New Roman"/>
                <w:webHidden/>
                <w:sz w:val="28"/>
                <w:szCs w:val="24"/>
              </w:rPr>
            </w:r>
            <w:r w:rsidRPr="00170FD0">
              <w:rPr>
                <w:rFonts w:ascii="Times New Roman" w:hAnsi="Times New Roman" w:cs="Times New Roman"/>
                <w:webHidden/>
                <w:sz w:val="28"/>
                <w:szCs w:val="24"/>
              </w:rPr>
              <w:fldChar w:fldCharType="separate"/>
            </w:r>
            <w:r w:rsidR="00EE4DBD">
              <w:rPr>
                <w:rFonts w:ascii="Times New Roman" w:hAnsi="Times New Roman" w:cs="Times New Roman"/>
                <w:webHidden/>
                <w:sz w:val="28"/>
                <w:szCs w:val="24"/>
              </w:rPr>
              <w:t>2</w:t>
            </w:r>
            <w:r w:rsidRPr="00170FD0">
              <w:rPr>
                <w:rFonts w:ascii="Times New Roman" w:hAnsi="Times New Roman" w:cs="Times New Roman"/>
                <w:webHidden/>
                <w:sz w:val="28"/>
                <w:szCs w:val="24"/>
              </w:rPr>
              <w:fldChar w:fldCharType="end"/>
            </w:r>
          </w:hyperlink>
        </w:p>
        <w:p w14:paraId="4FCACD7A" w14:textId="03FA669E" w:rsidR="004D7A29" w:rsidRPr="00170FD0" w:rsidRDefault="00D85EF6">
          <w:r w:rsidRPr="00170FD0">
            <w:rPr>
              <w:rFonts w:ascii="Times New Roman" w:hAnsi="Times New Roman" w:cs="Times New Roman"/>
              <w:b/>
              <w:bCs/>
              <w:noProof/>
              <w:sz w:val="24"/>
              <w:szCs w:val="24"/>
            </w:rPr>
            <w:fldChar w:fldCharType="end"/>
          </w:r>
        </w:p>
      </w:sdtContent>
    </w:sdt>
    <w:p w14:paraId="570BC4D7" w14:textId="77777777" w:rsidR="00BC432F" w:rsidRPr="00170FD0" w:rsidRDefault="00BC432F" w:rsidP="00D924AA">
      <w:pPr>
        <w:pStyle w:val="NoSpacing"/>
        <w:spacing w:before="60" w:after="60" w:line="300" w:lineRule="auto"/>
        <w:rPr>
          <w:rFonts w:ascii="Times New Roman" w:hAnsi="Times New Roman" w:cs="Times New Roman"/>
          <w:sz w:val="28"/>
          <w:szCs w:val="28"/>
        </w:rPr>
      </w:pPr>
    </w:p>
    <w:p w14:paraId="759A8473" w14:textId="77777777" w:rsidR="0028374C" w:rsidRPr="00170FD0" w:rsidRDefault="0028374C" w:rsidP="0028374C"/>
    <w:p w14:paraId="585F1A60" w14:textId="77777777" w:rsidR="0028374C" w:rsidRPr="00170FD0" w:rsidRDefault="0028374C" w:rsidP="0028374C"/>
    <w:p w14:paraId="7DE6933E" w14:textId="77777777" w:rsidR="0028374C" w:rsidRPr="00170FD0" w:rsidRDefault="0028374C" w:rsidP="0028374C"/>
    <w:p w14:paraId="0429CE99" w14:textId="77777777" w:rsidR="0028374C" w:rsidRPr="00170FD0" w:rsidRDefault="0028374C" w:rsidP="0028374C"/>
    <w:p w14:paraId="14C0ECC5" w14:textId="424B939E" w:rsidR="0028374C" w:rsidRPr="00170FD0" w:rsidRDefault="004D7A29" w:rsidP="004D7A29">
      <w:pPr>
        <w:tabs>
          <w:tab w:val="left" w:pos="2003"/>
        </w:tabs>
      </w:pPr>
      <w:r w:rsidRPr="00170FD0">
        <w:tab/>
      </w:r>
    </w:p>
    <w:p w14:paraId="0E95B5E2" w14:textId="77777777" w:rsidR="0028374C" w:rsidRPr="00170FD0" w:rsidRDefault="0028374C" w:rsidP="0028374C"/>
    <w:p w14:paraId="6A46E35B" w14:textId="77777777" w:rsidR="0028374C" w:rsidRPr="00170FD0" w:rsidRDefault="0028374C" w:rsidP="0028374C"/>
    <w:p w14:paraId="0BDC3206" w14:textId="77777777" w:rsidR="0028374C" w:rsidRPr="00170FD0" w:rsidRDefault="0028374C" w:rsidP="0028374C"/>
    <w:p w14:paraId="246E60A0" w14:textId="77777777" w:rsidR="0028374C" w:rsidRPr="00170FD0" w:rsidRDefault="0028374C" w:rsidP="0028374C"/>
    <w:p w14:paraId="236E5EEF" w14:textId="77777777" w:rsidR="0028374C" w:rsidRPr="00170FD0" w:rsidRDefault="0028374C" w:rsidP="0028374C"/>
    <w:p w14:paraId="2238114A" w14:textId="77777777" w:rsidR="0028374C" w:rsidRPr="00170FD0" w:rsidRDefault="0028374C" w:rsidP="0028374C"/>
    <w:p w14:paraId="6D1F2CA7" w14:textId="77777777" w:rsidR="0028374C" w:rsidRPr="00170FD0" w:rsidRDefault="0028374C" w:rsidP="0028374C"/>
    <w:p w14:paraId="1CEFCF5A" w14:textId="77777777" w:rsidR="0028374C" w:rsidRPr="00170FD0" w:rsidRDefault="0028374C" w:rsidP="0028374C"/>
    <w:p w14:paraId="0D856D22" w14:textId="77777777" w:rsidR="0028374C" w:rsidRPr="00170FD0" w:rsidRDefault="0028374C" w:rsidP="0028374C"/>
    <w:p w14:paraId="05AADA15" w14:textId="77777777" w:rsidR="0028374C" w:rsidRPr="00170FD0" w:rsidRDefault="0028374C" w:rsidP="0028374C"/>
    <w:p w14:paraId="04CF8B9E" w14:textId="6F9A3BCF" w:rsidR="0028374C" w:rsidRPr="00170FD0" w:rsidRDefault="0028374C" w:rsidP="0028374C">
      <w:pPr>
        <w:tabs>
          <w:tab w:val="left" w:pos="4243"/>
        </w:tabs>
        <w:rPr>
          <w:rFonts w:ascii="Times New Roman" w:hAnsi="Times New Roman" w:cs="Times New Roman"/>
          <w:sz w:val="28"/>
          <w:szCs w:val="28"/>
        </w:rPr>
      </w:pPr>
      <w:r w:rsidRPr="00170FD0">
        <w:rPr>
          <w:rFonts w:ascii="Times New Roman" w:hAnsi="Times New Roman" w:cs="Times New Roman"/>
          <w:sz w:val="28"/>
          <w:szCs w:val="28"/>
        </w:rPr>
        <w:tab/>
      </w:r>
    </w:p>
    <w:p w14:paraId="6391C26B" w14:textId="03E47CF3" w:rsidR="0028374C" w:rsidRPr="00170FD0" w:rsidRDefault="0028374C" w:rsidP="0028374C">
      <w:pPr>
        <w:tabs>
          <w:tab w:val="left" w:pos="4243"/>
        </w:tabs>
        <w:sectPr w:rsidR="0028374C" w:rsidRPr="00170FD0" w:rsidSect="00EE4DBD">
          <w:headerReference w:type="default" r:id="rId14"/>
          <w:footerReference w:type="default" r:id="rId15"/>
          <w:pgSz w:w="11906" w:h="16838"/>
          <w:pgMar w:top="1134" w:right="1134" w:bottom="1134" w:left="1701" w:header="454" w:footer="340" w:gutter="0"/>
          <w:cols w:space="708"/>
          <w:docGrid w:linePitch="360"/>
        </w:sectPr>
      </w:pPr>
      <w:r w:rsidRPr="00170FD0">
        <w:tab/>
      </w:r>
    </w:p>
    <w:p w14:paraId="69DC5F68" w14:textId="77777777" w:rsidR="00B32B00" w:rsidRPr="00170FD0" w:rsidRDefault="00B32B00" w:rsidP="004D7A29">
      <w:pPr>
        <w:pStyle w:val="Heading1"/>
      </w:pPr>
      <w:bookmarkStart w:id="54" w:name="_Toc179377425"/>
      <w:bookmarkStart w:id="55" w:name="_Toc179378542"/>
      <w:r w:rsidRPr="00170FD0">
        <w:lastRenderedPageBreak/>
        <w:t>HỆ THỐNG THÔNG TIN LIÊN LẠC</w:t>
      </w:r>
      <w:bookmarkEnd w:id="54"/>
      <w:bookmarkEnd w:id="55"/>
    </w:p>
    <w:p w14:paraId="4644FF22" w14:textId="67F9D842" w:rsidR="00B32B00" w:rsidRPr="00170FD0" w:rsidRDefault="00B32B00" w:rsidP="00CE34BB">
      <w:pPr>
        <w:pStyle w:val="BodyText"/>
      </w:pPr>
      <w:r w:rsidRPr="00170FD0">
        <w:t>Hệ thống thông tin liên lạc trong dự án bao gồm các dịch vụ điện thoại, truyền hình và internet. Bên cạnh đó, dự án có kế hoạch phát triển các hệ thống dịch vụ, cung cấp những tiện ích như nhà và tòa nhà thông minh, hệ thống cấp nước và điện liên tục, bên trong và ngoài điều có mạng kết nối khống dây và IPTV.</w:t>
      </w:r>
    </w:p>
    <w:p w14:paraId="5FFC99D6" w14:textId="77777777" w:rsidR="00B32B00" w:rsidRPr="00170FD0" w:rsidRDefault="00B32B00" w:rsidP="00CE34BB">
      <w:pPr>
        <w:pStyle w:val="BodyText"/>
      </w:pPr>
      <w:r w:rsidRPr="00170FD0">
        <w:t>Trong mục này giới thiệu một số dịch vụ chức năng cung cấp bởi thông tin liên lạc:</w:t>
      </w:r>
    </w:p>
    <w:p w14:paraId="78A68274" w14:textId="77777777" w:rsidR="00B32B00" w:rsidRPr="00170FD0" w:rsidRDefault="00B32B00" w:rsidP="00CE34BB">
      <w:pPr>
        <w:pStyle w:val="BodyText"/>
      </w:pPr>
      <w:r w:rsidRPr="00170FD0">
        <w:t>Mạng lưới IT và hạ tầng thông tin liên</w:t>
      </w:r>
      <w:r w:rsidRPr="00170FD0">
        <w:rPr>
          <w:spacing w:val="-2"/>
        </w:rPr>
        <w:t xml:space="preserve"> </w:t>
      </w:r>
      <w:r w:rsidRPr="00170FD0">
        <w:t>lạc</w:t>
      </w:r>
    </w:p>
    <w:p w14:paraId="26E78292" w14:textId="77777777" w:rsidR="00B32B00" w:rsidRPr="00170FD0" w:rsidRDefault="00B32B00" w:rsidP="00CE34BB">
      <w:pPr>
        <w:pStyle w:val="BodyText"/>
      </w:pPr>
      <w:r w:rsidRPr="00170FD0">
        <w:t>Hệ thống</w:t>
      </w:r>
      <w:r w:rsidRPr="00170FD0">
        <w:rPr>
          <w:spacing w:val="-1"/>
        </w:rPr>
        <w:t xml:space="preserve"> </w:t>
      </w:r>
      <w:r w:rsidRPr="00170FD0">
        <w:t>thoại</w:t>
      </w:r>
    </w:p>
    <w:p w14:paraId="2CD40DE7" w14:textId="5F4283E3" w:rsidR="00B32B00" w:rsidRPr="00170FD0" w:rsidRDefault="00B32B00" w:rsidP="00CE34BB">
      <w:pPr>
        <w:pStyle w:val="BodyText"/>
      </w:pPr>
      <w:r w:rsidRPr="00170FD0">
        <w:t>Hệ thống mạng dữ</w:t>
      </w:r>
      <w:r w:rsidRPr="00170FD0">
        <w:rPr>
          <w:spacing w:val="-2"/>
        </w:rPr>
        <w:t xml:space="preserve"> </w:t>
      </w:r>
      <w:r w:rsidRPr="00170FD0">
        <w:t>liệu</w:t>
      </w:r>
    </w:p>
    <w:p w14:paraId="5E26254B" w14:textId="77777777" w:rsidR="00B32B00" w:rsidRPr="00170FD0" w:rsidRDefault="00B32B00" w:rsidP="004D7A29">
      <w:pPr>
        <w:pStyle w:val="Heading2"/>
        <w:rPr>
          <w:rFonts w:cs="Times New Roman"/>
          <w:szCs w:val="28"/>
        </w:rPr>
      </w:pPr>
      <w:bookmarkStart w:id="56" w:name="_Toc179377426"/>
      <w:bookmarkStart w:id="57" w:name="_Toc179378543"/>
      <w:r w:rsidRPr="00170FD0">
        <w:rPr>
          <w:rFonts w:cs="Times New Roman"/>
          <w:szCs w:val="28"/>
        </w:rPr>
        <w:t>Quy chuẩn và tiêu chuẩn</w:t>
      </w:r>
      <w:bookmarkEnd w:id="56"/>
      <w:bookmarkEnd w:id="57"/>
    </w:p>
    <w:p w14:paraId="787187EF" w14:textId="004333E1" w:rsidR="00B32B00" w:rsidRPr="00170FD0" w:rsidRDefault="00B32B00" w:rsidP="00CE34BB">
      <w:pPr>
        <w:pStyle w:val="BodyText"/>
      </w:pPr>
      <w:r w:rsidRPr="00170FD0">
        <w:t>Các quy chuẩn và tiêu chuẩn sau đây được áp dụng để thiết kế cho hệ thống dự án:</w:t>
      </w:r>
    </w:p>
    <w:p w14:paraId="2D3D76CB" w14:textId="7A7C49A4" w:rsidR="001B7ED1" w:rsidRPr="00170FD0" w:rsidRDefault="00BF26B6" w:rsidP="00DB6C3C">
      <w:pPr>
        <w:pStyle w:val="ListParagraph"/>
      </w:pPr>
      <w:r w:rsidRPr="00170FD0">
        <w:t>QCVN 06:</w:t>
      </w:r>
      <w:r w:rsidR="00B8750F" w:rsidRPr="00170FD0">
        <w:t>202</w:t>
      </w:r>
      <w:r w:rsidR="00F10351" w:rsidRPr="00170FD0">
        <w:t>2</w:t>
      </w:r>
      <w:r w:rsidR="00AF5C6E" w:rsidRPr="00170FD0">
        <w:t>/BXD</w:t>
      </w:r>
      <w:r w:rsidR="00575493" w:rsidRPr="00170FD0">
        <w:rPr>
          <w:lang w:val="en-US"/>
        </w:rPr>
        <w:t>,</w:t>
      </w:r>
      <w:r w:rsidR="00DD6D1B" w:rsidRPr="00170FD0">
        <w:rPr>
          <w:lang w:val="en-US"/>
        </w:rPr>
        <w:t xml:space="preserve"> Quy chuẩn kỹ thuật quốc gia về</w:t>
      </w:r>
      <w:r w:rsidR="00DD6D1B" w:rsidRPr="00170FD0">
        <w:t xml:space="preserve"> a</w:t>
      </w:r>
      <w:r w:rsidR="00575493" w:rsidRPr="00170FD0">
        <w:t>n toàn cháy cho nhà và công trình</w:t>
      </w:r>
    </w:p>
    <w:p w14:paraId="723103AF" w14:textId="389821B0" w:rsidR="00575493" w:rsidRPr="00170FD0" w:rsidRDefault="00E17369" w:rsidP="00DB6C3C">
      <w:pPr>
        <w:pStyle w:val="ListParagraph"/>
      </w:pPr>
      <w:r w:rsidRPr="00170FD0">
        <w:t>TCVN 8700: 2011</w:t>
      </w:r>
      <w:r w:rsidR="009A2852" w:rsidRPr="00170FD0">
        <w:t>, Cống, bể, hầm, hố, rãnh kỹ thuật và tủ đấu cáp viễn thông – Yêu cầu kỹ thuật</w:t>
      </w:r>
    </w:p>
    <w:p w14:paraId="6813B8D6" w14:textId="4EF89D71" w:rsidR="00B32B00" w:rsidRPr="00170FD0" w:rsidRDefault="00B32B00" w:rsidP="004D7A29">
      <w:pPr>
        <w:pStyle w:val="Heading2"/>
        <w:rPr>
          <w:rFonts w:cs="Times New Roman"/>
          <w:szCs w:val="28"/>
        </w:rPr>
      </w:pPr>
      <w:bookmarkStart w:id="58" w:name="_Toc179377427"/>
      <w:bookmarkStart w:id="59" w:name="_Toc179378544"/>
      <w:r w:rsidRPr="00170FD0">
        <w:rPr>
          <w:rFonts w:cs="Times New Roman"/>
          <w:szCs w:val="28"/>
        </w:rPr>
        <w:t>Kết nối nhà cung cấp dịch</w:t>
      </w:r>
      <w:r w:rsidRPr="00170FD0">
        <w:rPr>
          <w:rFonts w:cs="Times New Roman"/>
          <w:spacing w:val="-1"/>
          <w:szCs w:val="28"/>
        </w:rPr>
        <w:t xml:space="preserve"> </w:t>
      </w:r>
      <w:r w:rsidRPr="00170FD0">
        <w:rPr>
          <w:rFonts w:cs="Times New Roman"/>
          <w:szCs w:val="28"/>
        </w:rPr>
        <w:t>vụ</w:t>
      </w:r>
      <w:bookmarkEnd w:id="58"/>
      <w:bookmarkEnd w:id="59"/>
    </w:p>
    <w:p w14:paraId="3476139F" w14:textId="1DDBA5D6" w:rsidR="00B32B00" w:rsidRPr="00170FD0" w:rsidRDefault="00D11468" w:rsidP="00CE34BB">
      <w:pPr>
        <w:pStyle w:val="BodyText"/>
        <w:rPr>
          <w:rFonts w:eastAsia="Times New Roman"/>
          <w:lang w:val="en-US"/>
        </w:rPr>
      </w:pPr>
      <w:r w:rsidRPr="00170FD0">
        <w:rPr>
          <w:rFonts w:eastAsia="Times New Roman"/>
          <w:lang w:val="en-US"/>
        </w:rPr>
        <w:t>Dự án</w:t>
      </w:r>
      <w:r w:rsidR="00B32B00" w:rsidRPr="00170FD0">
        <w:t xml:space="preserve"> phát triển dịch vụ cung cấp trung tâm, trong đó có vị trí nhà cung cấp dịch vụ.</w:t>
      </w:r>
    </w:p>
    <w:p w14:paraId="62BE4875" w14:textId="5E696044" w:rsidR="00B32B00" w:rsidRPr="00170FD0" w:rsidRDefault="00B32B00" w:rsidP="004D7A29">
      <w:pPr>
        <w:pStyle w:val="Heading2"/>
        <w:rPr>
          <w:rFonts w:cs="Times New Roman"/>
          <w:szCs w:val="28"/>
        </w:rPr>
      </w:pPr>
      <w:bookmarkStart w:id="60" w:name="_Toc179377428"/>
      <w:bookmarkStart w:id="61" w:name="_Toc179378545"/>
      <w:r w:rsidRPr="00170FD0">
        <w:rPr>
          <w:rFonts w:cs="Times New Roman"/>
          <w:szCs w:val="28"/>
        </w:rPr>
        <w:t>Hệ thống hạ tầng kéo cáp quang đến tận nhà</w:t>
      </w:r>
      <w:bookmarkEnd w:id="60"/>
      <w:bookmarkEnd w:id="61"/>
      <w:r w:rsidRPr="00170FD0">
        <w:rPr>
          <w:rFonts w:cs="Times New Roman"/>
          <w:spacing w:val="-8"/>
          <w:szCs w:val="28"/>
        </w:rPr>
        <w:t xml:space="preserve"> </w:t>
      </w:r>
    </w:p>
    <w:p w14:paraId="32C53D90" w14:textId="38970D90" w:rsidR="00B32B00" w:rsidRPr="00170FD0" w:rsidRDefault="00B32B00" w:rsidP="00CE34BB">
      <w:pPr>
        <w:pStyle w:val="BodyText"/>
      </w:pPr>
      <w:r w:rsidRPr="00170FD0">
        <w:t xml:space="preserve">Hệ thống mạng </w:t>
      </w:r>
      <w:r w:rsidR="00325B5B" w:rsidRPr="00170FD0">
        <w:t xml:space="preserve">cáp </w:t>
      </w:r>
      <w:r w:rsidRPr="00170FD0">
        <w:t>quang kết nối điểm điểm tập trung vào đường kết nối sợi quang vào hệ thống đầu cuối được phát triển cho hệ thống hạ tầng kỹ thuật. Trong hệ thống FTTH người dùng kết nối với hệ thống đầu cuối với băng thông được dự phòng để mở rộng và nâng cấp cho tương lai. Các tiện ích khác:</w:t>
      </w:r>
    </w:p>
    <w:p w14:paraId="53D794D4" w14:textId="77777777" w:rsidR="00B32B00" w:rsidRPr="00170FD0" w:rsidRDefault="00B32B00" w:rsidP="00DB6C3C">
      <w:pPr>
        <w:pStyle w:val="ListParagraph"/>
      </w:pPr>
      <w:r w:rsidRPr="00170FD0">
        <w:t>Khả năng mở rộng</w:t>
      </w:r>
      <w:r w:rsidRPr="00170FD0">
        <w:rPr>
          <w:spacing w:val="-5"/>
        </w:rPr>
        <w:t xml:space="preserve"> </w:t>
      </w:r>
      <w:r w:rsidRPr="00170FD0">
        <w:t>cao</w:t>
      </w:r>
    </w:p>
    <w:p w14:paraId="107568DA" w14:textId="77777777" w:rsidR="00B32B00" w:rsidRPr="00170FD0" w:rsidRDefault="00B32B00" w:rsidP="00DB6C3C">
      <w:pPr>
        <w:pStyle w:val="ListParagraph"/>
      </w:pPr>
      <w:r w:rsidRPr="00170FD0">
        <w:t>Dịch</w:t>
      </w:r>
      <w:r w:rsidRPr="00170FD0">
        <w:rPr>
          <w:spacing w:val="-1"/>
        </w:rPr>
        <w:t xml:space="preserve"> </w:t>
      </w:r>
      <w:r w:rsidRPr="00170FD0">
        <w:t>vụ</w:t>
      </w:r>
      <w:r w:rsidRPr="00170FD0">
        <w:rPr>
          <w:spacing w:val="-3"/>
        </w:rPr>
        <w:t xml:space="preserve"> </w:t>
      </w:r>
      <w:r w:rsidRPr="00170FD0">
        <w:t>minh</w:t>
      </w:r>
      <w:r w:rsidRPr="00170FD0">
        <w:rPr>
          <w:spacing w:val="-3"/>
        </w:rPr>
        <w:t xml:space="preserve"> </w:t>
      </w:r>
      <w:r w:rsidRPr="00170FD0">
        <w:t>bạch</w:t>
      </w:r>
      <w:r w:rsidRPr="00170FD0">
        <w:rPr>
          <w:spacing w:val="-3"/>
        </w:rPr>
        <w:t xml:space="preserve"> </w:t>
      </w:r>
      <w:r w:rsidRPr="00170FD0">
        <w:t>(khả</w:t>
      </w:r>
      <w:r w:rsidRPr="00170FD0">
        <w:rPr>
          <w:spacing w:val="-3"/>
        </w:rPr>
        <w:t xml:space="preserve"> </w:t>
      </w:r>
      <w:r w:rsidRPr="00170FD0">
        <w:t>năng</w:t>
      </w:r>
      <w:r w:rsidRPr="00170FD0">
        <w:rPr>
          <w:spacing w:val="-4"/>
        </w:rPr>
        <w:t xml:space="preserve"> </w:t>
      </w:r>
      <w:r w:rsidRPr="00170FD0">
        <w:t>cung</w:t>
      </w:r>
      <w:r w:rsidRPr="00170FD0">
        <w:rPr>
          <w:spacing w:val="-2"/>
        </w:rPr>
        <w:t xml:space="preserve"> </w:t>
      </w:r>
      <w:r w:rsidRPr="00170FD0">
        <w:t>cấp</w:t>
      </w:r>
      <w:r w:rsidRPr="00170FD0">
        <w:rPr>
          <w:spacing w:val="-2"/>
        </w:rPr>
        <w:t xml:space="preserve"> </w:t>
      </w:r>
      <w:r w:rsidRPr="00170FD0">
        <w:t>bất</w:t>
      </w:r>
      <w:r w:rsidRPr="00170FD0">
        <w:rPr>
          <w:spacing w:val="-2"/>
        </w:rPr>
        <w:t xml:space="preserve"> </w:t>
      </w:r>
      <w:r w:rsidRPr="00170FD0">
        <w:rPr>
          <w:spacing w:val="2"/>
        </w:rPr>
        <w:t>kỳ</w:t>
      </w:r>
      <w:r w:rsidRPr="00170FD0">
        <w:rPr>
          <w:spacing w:val="-6"/>
        </w:rPr>
        <w:t xml:space="preserve"> </w:t>
      </w:r>
      <w:r w:rsidRPr="00170FD0">
        <w:t>dịch</w:t>
      </w:r>
      <w:r w:rsidRPr="00170FD0">
        <w:rPr>
          <w:spacing w:val="-2"/>
        </w:rPr>
        <w:t xml:space="preserve"> </w:t>
      </w:r>
      <w:r w:rsidRPr="00170FD0">
        <w:t>không</w:t>
      </w:r>
      <w:r w:rsidRPr="00170FD0">
        <w:rPr>
          <w:spacing w:val="-2"/>
        </w:rPr>
        <w:t xml:space="preserve"> </w:t>
      </w:r>
      <w:r w:rsidRPr="00170FD0">
        <w:t>phụ thuộc</w:t>
      </w:r>
      <w:r w:rsidRPr="00170FD0">
        <w:rPr>
          <w:spacing w:val="-2"/>
        </w:rPr>
        <w:t xml:space="preserve"> </w:t>
      </w:r>
      <w:r w:rsidRPr="00170FD0">
        <w:t>bất vào</w:t>
      </w:r>
      <w:r w:rsidRPr="00170FD0">
        <w:rPr>
          <w:spacing w:val="-3"/>
        </w:rPr>
        <w:t xml:space="preserve"> </w:t>
      </w:r>
      <w:r w:rsidRPr="00170FD0">
        <w:t>bất cứ</w:t>
      </w:r>
      <w:r w:rsidRPr="00170FD0">
        <w:rPr>
          <w:spacing w:val="-2"/>
        </w:rPr>
        <w:t xml:space="preserve"> </w:t>
      </w:r>
      <w:r w:rsidRPr="00170FD0">
        <w:t>người</w:t>
      </w:r>
      <w:r w:rsidRPr="00170FD0">
        <w:rPr>
          <w:spacing w:val="-3"/>
        </w:rPr>
        <w:t xml:space="preserve"> </w:t>
      </w:r>
      <w:r w:rsidRPr="00170FD0">
        <w:t>sử</w:t>
      </w:r>
      <w:r w:rsidRPr="00170FD0">
        <w:rPr>
          <w:spacing w:val="-2"/>
        </w:rPr>
        <w:t xml:space="preserve"> </w:t>
      </w:r>
      <w:r w:rsidRPr="00170FD0">
        <w:t>dụng nào)</w:t>
      </w:r>
    </w:p>
    <w:p w14:paraId="034432E3" w14:textId="77777777" w:rsidR="00B32B00" w:rsidRPr="00170FD0" w:rsidRDefault="00B32B00" w:rsidP="00DB6C3C">
      <w:pPr>
        <w:pStyle w:val="ListParagraph"/>
      </w:pPr>
      <w:r w:rsidRPr="00170FD0">
        <w:t>Tính bảo mật cao (mỗi tuyến cáp quang dành cho một thiết bị</w:t>
      </w:r>
      <w:r w:rsidRPr="00170FD0">
        <w:rPr>
          <w:spacing w:val="-23"/>
        </w:rPr>
        <w:t xml:space="preserve"> </w:t>
      </w:r>
      <w:r w:rsidRPr="00170FD0">
        <w:t>đầu</w:t>
      </w:r>
    </w:p>
    <w:p w14:paraId="6A60F113" w14:textId="586BD98D" w:rsidR="00B32B00" w:rsidRPr="00170FD0" w:rsidRDefault="00B32B00" w:rsidP="004D7A29">
      <w:pPr>
        <w:pStyle w:val="Heading2"/>
        <w:rPr>
          <w:rFonts w:cs="Times New Roman"/>
          <w:szCs w:val="28"/>
        </w:rPr>
      </w:pPr>
      <w:bookmarkStart w:id="62" w:name="_Toc179377429"/>
      <w:bookmarkStart w:id="63" w:name="_Toc179378546"/>
      <w:r w:rsidRPr="00170FD0">
        <w:rPr>
          <w:rFonts w:cs="Times New Roman"/>
          <w:szCs w:val="28"/>
        </w:rPr>
        <w:t>Khái quát dịch vụ viễn</w:t>
      </w:r>
      <w:r w:rsidRPr="00170FD0">
        <w:rPr>
          <w:rFonts w:cs="Times New Roman"/>
          <w:spacing w:val="1"/>
          <w:szCs w:val="28"/>
        </w:rPr>
        <w:t xml:space="preserve"> </w:t>
      </w:r>
      <w:r w:rsidRPr="00170FD0">
        <w:rPr>
          <w:rFonts w:cs="Times New Roman"/>
          <w:szCs w:val="28"/>
        </w:rPr>
        <w:t>thông</w:t>
      </w:r>
      <w:bookmarkEnd w:id="62"/>
      <w:bookmarkEnd w:id="63"/>
    </w:p>
    <w:p w14:paraId="240D521A" w14:textId="5B107E12" w:rsidR="00B32B00" w:rsidRPr="00170FD0" w:rsidRDefault="00B32B00" w:rsidP="00CE34BB">
      <w:pPr>
        <w:pStyle w:val="BodyText"/>
      </w:pPr>
      <w:r w:rsidRPr="00170FD0">
        <w:t xml:space="preserve">Tất cả các cáp sẽ được lắp đặt trong ống dẫn </w:t>
      </w:r>
      <w:r w:rsidR="00A17ECC" w:rsidRPr="00170FD0">
        <w:t>U-PVC</w:t>
      </w:r>
      <w:r w:rsidRPr="00170FD0">
        <w:t>. Số lượng ước tính của ống dẫ</w:t>
      </w:r>
      <w:r w:rsidR="00655C77" w:rsidRPr="00170FD0">
        <w:t>n là 2</w:t>
      </w:r>
      <w:r w:rsidRPr="00170FD0">
        <w:t xml:space="preserve"> ống mỗi tuyến chính và giảm tại các nhánh - được thể hiện trên bản vẽ.</w:t>
      </w:r>
    </w:p>
    <w:p w14:paraId="2E138504" w14:textId="77777777" w:rsidR="00B32B00" w:rsidRPr="00170FD0" w:rsidRDefault="00B32B00" w:rsidP="00CE34BB">
      <w:pPr>
        <w:pStyle w:val="BodyText"/>
      </w:pPr>
      <w:r w:rsidRPr="00170FD0">
        <w:t>Mạng lưới mạng được đề xuất chia ra thành hai cấp như dưới đây:</w:t>
      </w:r>
    </w:p>
    <w:p w14:paraId="3DE2AE90" w14:textId="77777777" w:rsidR="00B32B00" w:rsidRPr="00170FD0" w:rsidRDefault="00B32B00" w:rsidP="00CE34BB">
      <w:pPr>
        <w:pStyle w:val="ListParagraph"/>
      </w:pPr>
      <w:r w:rsidRPr="00170FD0">
        <w:t>Mạng cáp chính</w:t>
      </w:r>
    </w:p>
    <w:p w14:paraId="3C4FA86C" w14:textId="1571CB60" w:rsidR="00B32B00" w:rsidRPr="00170FD0" w:rsidRDefault="00B2725C" w:rsidP="00CE34BB">
      <w:pPr>
        <w:pStyle w:val="ListParagraph"/>
      </w:pPr>
      <w:r w:rsidRPr="00170FD0">
        <w:t>Mười</w:t>
      </w:r>
      <w:r w:rsidR="00DC3902" w:rsidRPr="00170FD0">
        <w:t xml:space="preserve"> một</w:t>
      </w:r>
      <w:r w:rsidR="00B32B00" w:rsidRPr="00170FD0">
        <w:t xml:space="preserve"> đường ống chính với đườ</w:t>
      </w:r>
      <w:r w:rsidR="00655C77" w:rsidRPr="00170FD0">
        <w:t>ng kính ngoài 1</w:t>
      </w:r>
      <w:r w:rsidR="00D02013" w:rsidRPr="00170FD0">
        <w:t>2</w:t>
      </w:r>
      <w:r w:rsidR="00655C77" w:rsidRPr="00170FD0">
        <w:t>0mm, đường kính trong 1</w:t>
      </w:r>
      <w:r w:rsidR="00D02013" w:rsidRPr="00170FD0">
        <w:t>1</w:t>
      </w:r>
      <w:r w:rsidR="00B32B00" w:rsidRPr="00170FD0">
        <w:t>0mm và mặt cắt ngang trong được sử dụng cho tuyến cáp chính.</w:t>
      </w:r>
    </w:p>
    <w:p w14:paraId="56FD1678" w14:textId="77777777" w:rsidR="00B32B00" w:rsidRPr="00170FD0" w:rsidRDefault="00B32B00" w:rsidP="00CE34BB">
      <w:pPr>
        <w:pStyle w:val="ListParagraph"/>
      </w:pPr>
      <w:r w:rsidRPr="00170FD0">
        <w:t>Ống kết nối</w:t>
      </w:r>
    </w:p>
    <w:p w14:paraId="1C7D843A" w14:textId="13E3F237" w:rsidR="00B81092" w:rsidRPr="00170FD0" w:rsidRDefault="00B32B00" w:rsidP="00CE34BB">
      <w:pPr>
        <w:pStyle w:val="ListParagraph"/>
      </w:pPr>
      <w:r w:rsidRPr="00170FD0">
        <w:t>Các ống dẫn tròn với mặt cắt ngang tròn và đường kính bên tro</w:t>
      </w:r>
      <w:r w:rsidR="00380216" w:rsidRPr="00170FD0">
        <w:t xml:space="preserve">ng </w:t>
      </w:r>
      <w:r w:rsidR="00697F5F" w:rsidRPr="00170FD0">
        <w:t>56</w:t>
      </w:r>
      <w:r w:rsidRPr="00170FD0">
        <w:t>mm</w:t>
      </w:r>
      <w:r w:rsidR="005F5822" w:rsidRPr="00170FD0">
        <w:t>, đường kính ngoài là 6</w:t>
      </w:r>
      <w:r w:rsidR="00697F5F" w:rsidRPr="00170FD0">
        <w:t>2</w:t>
      </w:r>
      <w:r w:rsidR="005F5822" w:rsidRPr="00170FD0">
        <w:t>mm</w:t>
      </w:r>
      <w:r w:rsidRPr="00170FD0">
        <w:t xml:space="preserve"> sử dụng để kết nối với công trình.</w:t>
      </w:r>
    </w:p>
    <w:p w14:paraId="24AD5A96" w14:textId="77777777" w:rsidR="00B32B00" w:rsidRPr="00170FD0" w:rsidRDefault="00B32B00" w:rsidP="00CE34BB">
      <w:pPr>
        <w:pStyle w:val="ListParagraph"/>
      </w:pPr>
      <w:r w:rsidRPr="00170FD0">
        <w:t>Cách Ly Các Hệ Thống</w:t>
      </w:r>
    </w:p>
    <w:p w14:paraId="1EA4EE37" w14:textId="4400CC03" w:rsidR="00B32B00" w:rsidRPr="00170FD0" w:rsidRDefault="00B32B00" w:rsidP="00CE34BB">
      <w:pPr>
        <w:pStyle w:val="ListParagraph"/>
      </w:pPr>
      <w:r w:rsidRPr="00170FD0">
        <w:t>Nhà thầu phải đảm bảo việc lắp đặt hệ thống tuân theo các yêu cầu diễn giải trong tiêu chuẩn và các yêu cầu cụ thể đưa ra đối với hệ thống cáp cấu trúc, phải ký tên và đảm bảo những vấn đề đã thỏa thuận</w:t>
      </w:r>
      <w:r w:rsidR="002B0945" w:rsidRPr="00170FD0">
        <w:t>.</w:t>
      </w:r>
    </w:p>
    <w:p w14:paraId="38537099" w14:textId="25B65B54" w:rsidR="00B32B00" w:rsidRPr="00170FD0" w:rsidRDefault="00B32B00" w:rsidP="00CE34BB">
      <w:pPr>
        <w:pStyle w:val="ListParagraph"/>
      </w:pPr>
      <w:r w:rsidRPr="00170FD0">
        <w:lastRenderedPageBreak/>
        <w:t>Hệ thống cáp thông tin phải đi riêng biệt với các hệ thố</w:t>
      </w:r>
      <w:r w:rsidR="004654FF" w:rsidRPr="00170FD0">
        <w:t>ng khác.</w:t>
      </w:r>
    </w:p>
    <w:p w14:paraId="7B7DCCBD" w14:textId="239E083E" w:rsidR="00B32B00" w:rsidRPr="00170FD0" w:rsidRDefault="00B32B00" w:rsidP="00CE34BB">
      <w:pPr>
        <w:pStyle w:val="ListParagraph"/>
      </w:pPr>
      <w:r w:rsidRPr="00170FD0">
        <w:t>Hệ thống cáp đồng trục đứng được lắp đặt liên tục trong khoảng từ 15m đến 90m, không cho phép đấu nối. Hệ thống cáp quang được lắp đặt theo chiều dài liên tục theo kênh xác định. Không được nối hoặc cắt trước khi nối tới tủ phân phối cáp quang</w:t>
      </w:r>
      <w:r w:rsidR="003C51A6" w:rsidRPr="00170FD0">
        <w:t>.</w:t>
      </w:r>
    </w:p>
    <w:sectPr w:rsidR="00B32B00" w:rsidRPr="00170FD0" w:rsidSect="00F10351">
      <w:headerReference w:type="default" r:id="rId16"/>
      <w:footerReference w:type="default" r:id="rId17"/>
      <w:pgSz w:w="11906" w:h="16838"/>
      <w:pgMar w:top="851" w:right="851" w:bottom="851" w:left="1418"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7ECE" w14:textId="77777777" w:rsidR="00A54E00" w:rsidRPr="004C1DCF" w:rsidRDefault="00A54E00" w:rsidP="006A5EA5">
      <w:r w:rsidRPr="004C1DCF">
        <w:separator/>
      </w:r>
    </w:p>
  </w:endnote>
  <w:endnote w:type="continuationSeparator" w:id="0">
    <w:p w14:paraId="6945F9A7" w14:textId="77777777" w:rsidR="00A54E00" w:rsidRPr="004C1DCF" w:rsidRDefault="00A54E00" w:rsidP="006A5EA5">
      <w:r w:rsidRPr="004C1DCF">
        <w:continuationSeparator/>
      </w:r>
    </w:p>
  </w:endnote>
  <w:endnote w:type="continuationNotice" w:id="1">
    <w:p w14:paraId="34742E03" w14:textId="77777777" w:rsidR="00A54E00" w:rsidRDefault="00A54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2A08" w14:textId="08923745" w:rsidR="00F10351" w:rsidRPr="00F10351" w:rsidRDefault="00F10351" w:rsidP="00F10351">
    <w:pPr>
      <w:pBdr>
        <w:top w:val="double" w:sz="4" w:space="1" w:color="auto"/>
      </w:pBdr>
      <w:rPr>
        <w:rFonts w:ascii="Times New Roman" w:hAnsi="Times New Roman"/>
        <w:b/>
        <w:bCs/>
        <w:sz w:val="8"/>
        <w:szCs w:val="8"/>
      </w:rPr>
    </w:pPr>
    <w:r w:rsidRPr="00F10351">
      <w:rPr>
        <w:rFonts w:ascii="Times New Roman" w:hAnsi="Times New Roman"/>
        <w:b/>
        <w:bCs/>
        <w:noProof/>
        <w:sz w:val="8"/>
        <w:szCs w:val="8"/>
      </w:rPr>
      <w:drawing>
        <wp:anchor distT="0" distB="0" distL="114300" distR="114300" simplePos="0" relativeHeight="251659264" behindDoc="0" locked="0" layoutInCell="1" allowOverlap="1" wp14:anchorId="2AF461BC" wp14:editId="41F38CAF">
          <wp:simplePos x="0" y="0"/>
          <wp:positionH relativeFrom="column">
            <wp:posOffset>-280035</wp:posOffset>
          </wp:positionH>
          <wp:positionV relativeFrom="paragraph">
            <wp:posOffset>52241</wp:posOffset>
          </wp:positionV>
          <wp:extent cx="572770" cy="433070"/>
          <wp:effectExtent l="0" t="0" r="0" b="5080"/>
          <wp:wrapNone/>
          <wp:docPr id="16239449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9772B7" w14:textId="4640C9B3" w:rsidR="00F10351" w:rsidRPr="00BD4593" w:rsidRDefault="00F10351" w:rsidP="00F10351">
    <w:pPr>
      <w:pBdr>
        <w:top w:val="double" w:sz="4" w:space="1" w:color="auto"/>
      </w:pBdr>
      <w:rPr>
        <w:rFonts w:ascii="Arial" w:hAnsi="Arial"/>
        <w:sz w:val="24"/>
      </w:rPr>
    </w:pPr>
    <w:r>
      <w:rPr>
        <w:rFonts w:ascii="Times New Roman" w:hAnsi="Times New Roman"/>
        <w:b/>
        <w:bCs/>
      </w:rPr>
      <w:t xml:space="preserve">          </w:t>
    </w:r>
    <w:r w:rsidRPr="00274A76">
      <w:rPr>
        <w:rFonts w:ascii="Times New Roman" w:hAnsi="Times New Roman"/>
        <w:b/>
        <w:bCs/>
      </w:rPr>
      <w:t>CÔNG TY TNHH TVXD QUỲNH ANH</w:t>
    </w:r>
    <w:r w:rsidRPr="00274A76">
      <w:rPr>
        <w:rFonts w:ascii="Times New Roman" w:hAnsi="Times New Roman"/>
        <w:lang w:val="vi-VN"/>
      </w:rPr>
      <w:tab/>
    </w:r>
    <w:r w:rsidRPr="0065713C">
      <w:rPr>
        <w:rFonts w:ascii="Times New Roman" w:hAnsi="Times New Roman"/>
      </w:rPr>
      <w:t xml:space="preserve"> </w:t>
    </w:r>
    <w:r w:rsidRPr="0065713C">
      <w:rPr>
        <w:rFonts w:ascii="Times New Roman" w:hAnsi="Times New Roman"/>
        <w:lang w:val="vi-VN"/>
      </w:rPr>
      <w:t xml:space="preserve">  </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w:t>
    </w:r>
    <w:r w:rsidR="00EE4DBD">
      <w:rPr>
        <w:rFonts w:ascii="Times New Roman" w:hAnsi="Times New Roman"/>
      </w:rPr>
      <w:t xml:space="preserve">      </w:t>
    </w:r>
    <w:r w:rsidRPr="0065713C">
      <w:rPr>
        <w:rFonts w:ascii="Times New Roman" w:hAnsi="Times New Roman"/>
        <w:sz w:val="22"/>
        <w:szCs w:val="22"/>
        <w:lang w:val="vi-VN"/>
      </w:rPr>
      <w:t xml:space="preserve">Trang </w:t>
    </w:r>
    <w:r w:rsidRPr="00BD4593">
      <w:rPr>
        <w:rFonts w:ascii="Times New Roman" w:hAnsi="Times New Roman"/>
        <w:sz w:val="22"/>
        <w:szCs w:val="22"/>
        <w:lang w:val="vi-VN"/>
      </w:rPr>
      <w:fldChar w:fldCharType="begin"/>
    </w:r>
    <w:r w:rsidRPr="00BD4593">
      <w:rPr>
        <w:rFonts w:ascii="Times New Roman" w:hAnsi="Times New Roman"/>
        <w:sz w:val="22"/>
        <w:szCs w:val="22"/>
        <w:lang w:val="vi-VN"/>
      </w:rPr>
      <w:instrText xml:space="preserve"> PAGE   \* MERGEFORMAT </w:instrText>
    </w:r>
    <w:r w:rsidRPr="00BD4593">
      <w:rPr>
        <w:rFonts w:ascii="Times New Roman" w:hAnsi="Times New Roman"/>
        <w:sz w:val="22"/>
        <w:szCs w:val="22"/>
        <w:lang w:val="vi-VN"/>
      </w:rPr>
      <w:fldChar w:fldCharType="separate"/>
    </w:r>
    <w:r>
      <w:rPr>
        <w:rFonts w:ascii="Times New Roman" w:hAnsi="Times New Roman"/>
        <w:sz w:val="22"/>
        <w:szCs w:val="22"/>
        <w:lang w:val="vi-VN"/>
      </w:rPr>
      <w:t>1</w:t>
    </w:r>
    <w:r w:rsidRPr="00BD4593">
      <w:rPr>
        <w:rFonts w:ascii="Times New Roman" w:hAnsi="Times New Roman"/>
        <w:sz w:val="22"/>
        <w:szCs w:val="22"/>
        <w:lang w:val="vi-VN"/>
      </w:rPr>
      <w:fldChar w:fldCharType="end"/>
    </w:r>
    <w:r w:rsidRPr="0065713C">
      <w:rPr>
        <w:rFonts w:ascii="Times New Roman" w:hAnsi="Times New Roman"/>
      </w:rPr>
      <w:t xml:space="preserve"> </w:t>
    </w:r>
    <w:r>
      <w:rPr>
        <w:rFonts w:ascii="Times New Roman" w:hAnsi="Times New Roman"/>
      </w:rPr>
      <w:t xml:space="preserve">   </w:t>
    </w:r>
    <w:r w:rsidRPr="0065713C">
      <w:rPr>
        <w:rFonts w:ascii="Times New Roman" w:hAnsi="Times New Roman"/>
      </w:rPr>
      <w:t xml:space="preserve"> </w:t>
    </w:r>
  </w:p>
  <w:p w14:paraId="7B051EB7" w14:textId="28D5AEF0" w:rsidR="003662E9" w:rsidRDefault="00F10351" w:rsidP="00F10351">
    <w:pPr>
      <w:pBdr>
        <w:top w:val="double" w:sz="4" w:space="1" w:color="auto"/>
      </w:pBdr>
      <w:rPr>
        <w:rFonts w:ascii="Times New Roman" w:hAnsi="Times New Roman" w:cs="Times New Roman"/>
      </w:rPr>
    </w:pPr>
    <w:r w:rsidRPr="00A55D0E">
      <w:rPr>
        <w:rFonts w:ascii="Times New Roman" w:hAnsi="Times New Roman" w:cs="Times New Roman"/>
      </w:rPr>
      <w:t xml:space="preserve"> </w:t>
    </w:r>
    <w:r>
      <w:rPr>
        <w:rFonts w:ascii="Times New Roman" w:hAnsi="Times New Roman"/>
      </w:rPr>
      <w:t xml:space="preserve">         </w:t>
    </w:r>
    <w:r w:rsidRPr="00A55D0E">
      <w:rPr>
        <w:rFonts w:ascii="Times New Roman" w:hAnsi="Times New Roman" w:cs="Times New Roman"/>
        <w:lang w:val="en-US"/>
      </w:rPr>
      <w:t>152/7B</w:t>
    </w:r>
    <w:r w:rsidR="00BE6E82">
      <w:rPr>
        <w:rFonts w:ascii="Times New Roman" w:hAnsi="Times New Roman" w:cs="Times New Roman"/>
        <w:lang w:val="en-US"/>
      </w:rPr>
      <w:t xml:space="preserve">, </w:t>
    </w:r>
    <w:r w:rsidR="00BE6E82">
      <w:rPr>
        <w:rFonts w:ascii="Times New Roman" w:hAnsi="Times New Roman"/>
      </w:rPr>
      <w:t>đường</w:t>
    </w:r>
    <w:r w:rsidRPr="00A55D0E">
      <w:rPr>
        <w:rFonts w:ascii="Times New Roman" w:hAnsi="Times New Roman" w:cs="Times New Roman"/>
        <w:lang w:val="en-US"/>
      </w:rPr>
      <w:t xml:space="preserve"> Huỳnh Văn Nghệ, P Trấn Biên, T. Đồng Nai</w:t>
    </w:r>
    <w:r w:rsidRPr="00A55D0E">
      <w:rPr>
        <w:rFonts w:ascii="Times New Roman" w:hAnsi="Times New Roman" w:cs="Times New Roman"/>
      </w:rPr>
      <w:t xml:space="preserve"> </w:t>
    </w:r>
  </w:p>
  <w:p w14:paraId="533102FD" w14:textId="77777777" w:rsidR="00EE4DBD" w:rsidRPr="00EE4DBD" w:rsidRDefault="00EE4DBD" w:rsidP="00F10351">
    <w:pPr>
      <w:pBdr>
        <w:top w:val="double" w:sz="4" w:space="1" w:color="auto"/>
      </w:pBdr>
      <w:rPr>
        <w:rFonts w:ascii="Times New Roman" w:hAnsi="Times New Roman"/>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E2A88" w14:textId="77777777" w:rsidR="00F10351" w:rsidRPr="00F10351" w:rsidRDefault="00F10351" w:rsidP="00F10351">
    <w:pPr>
      <w:pBdr>
        <w:top w:val="double" w:sz="4" w:space="1" w:color="auto"/>
      </w:pBdr>
      <w:rPr>
        <w:rFonts w:ascii="Times New Roman" w:hAnsi="Times New Roman"/>
        <w:b/>
        <w:bCs/>
        <w:sz w:val="8"/>
        <w:szCs w:val="8"/>
      </w:rPr>
    </w:pPr>
    <w:r w:rsidRPr="00F10351">
      <w:rPr>
        <w:rFonts w:ascii="Times New Roman" w:hAnsi="Times New Roman"/>
        <w:b/>
        <w:bCs/>
        <w:noProof/>
        <w:sz w:val="8"/>
        <w:szCs w:val="8"/>
      </w:rPr>
      <w:drawing>
        <wp:anchor distT="0" distB="0" distL="114300" distR="114300" simplePos="0" relativeHeight="251661312" behindDoc="0" locked="0" layoutInCell="1" allowOverlap="1" wp14:anchorId="21F4B59E" wp14:editId="43E82732">
          <wp:simplePos x="0" y="0"/>
          <wp:positionH relativeFrom="column">
            <wp:posOffset>-280035</wp:posOffset>
          </wp:positionH>
          <wp:positionV relativeFrom="paragraph">
            <wp:posOffset>52241</wp:posOffset>
          </wp:positionV>
          <wp:extent cx="572770" cy="433070"/>
          <wp:effectExtent l="0" t="0" r="0" b="5080"/>
          <wp:wrapNone/>
          <wp:docPr id="1407572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433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27DD8" w14:textId="77777777" w:rsidR="00F10351" w:rsidRPr="00BD4593" w:rsidRDefault="00F10351" w:rsidP="00F10351">
    <w:pPr>
      <w:pBdr>
        <w:top w:val="double" w:sz="4" w:space="1" w:color="auto"/>
      </w:pBdr>
      <w:rPr>
        <w:rFonts w:ascii="Arial" w:hAnsi="Arial"/>
        <w:sz w:val="24"/>
      </w:rPr>
    </w:pPr>
    <w:r>
      <w:rPr>
        <w:rFonts w:ascii="Times New Roman" w:hAnsi="Times New Roman"/>
        <w:b/>
        <w:bCs/>
      </w:rPr>
      <w:t xml:space="preserve">          </w:t>
    </w:r>
    <w:r w:rsidRPr="00274A76">
      <w:rPr>
        <w:rFonts w:ascii="Times New Roman" w:hAnsi="Times New Roman"/>
        <w:b/>
        <w:bCs/>
      </w:rPr>
      <w:t>CÔNG TY TNHH TVXD QUỲNH ANH</w:t>
    </w:r>
    <w:r w:rsidRPr="00274A76">
      <w:rPr>
        <w:rFonts w:ascii="Times New Roman" w:hAnsi="Times New Roman"/>
        <w:lang w:val="vi-VN"/>
      </w:rPr>
      <w:tab/>
    </w:r>
    <w:r w:rsidRPr="0065713C">
      <w:rPr>
        <w:rFonts w:ascii="Times New Roman" w:hAnsi="Times New Roman"/>
      </w:rPr>
      <w:t xml:space="preserve"> </w:t>
    </w:r>
    <w:r w:rsidRPr="0065713C">
      <w:rPr>
        <w:rFonts w:ascii="Times New Roman" w:hAnsi="Times New Roman"/>
        <w:lang w:val="vi-VN"/>
      </w:rPr>
      <w:t xml:space="preserve">  </w:t>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t xml:space="preserve">            </w:t>
    </w:r>
    <w:r w:rsidRPr="00BD4593">
      <w:rPr>
        <w:rFonts w:ascii="Times New Roman" w:hAnsi="Times New Roman"/>
        <w:sz w:val="22"/>
        <w:szCs w:val="22"/>
        <w:lang w:val="vi-VN"/>
      </w:rPr>
      <w:t xml:space="preserve">     </w:t>
    </w:r>
    <w:r>
      <w:rPr>
        <w:rFonts w:ascii="Times New Roman" w:hAnsi="Times New Roman"/>
        <w:sz w:val="22"/>
        <w:szCs w:val="22"/>
      </w:rPr>
      <w:t xml:space="preserve">  </w:t>
    </w:r>
    <w:r w:rsidRPr="0065713C">
      <w:rPr>
        <w:rFonts w:ascii="Times New Roman" w:hAnsi="Times New Roman"/>
        <w:sz w:val="22"/>
        <w:szCs w:val="22"/>
        <w:lang w:val="vi-VN"/>
      </w:rPr>
      <w:t xml:space="preserve">Trang </w:t>
    </w:r>
    <w:r w:rsidRPr="00BD4593">
      <w:rPr>
        <w:rFonts w:ascii="Times New Roman" w:hAnsi="Times New Roman"/>
        <w:sz w:val="22"/>
        <w:szCs w:val="22"/>
        <w:lang w:val="vi-VN"/>
      </w:rPr>
      <w:fldChar w:fldCharType="begin"/>
    </w:r>
    <w:r w:rsidRPr="00BD4593">
      <w:rPr>
        <w:rFonts w:ascii="Times New Roman" w:hAnsi="Times New Roman"/>
        <w:sz w:val="22"/>
        <w:szCs w:val="22"/>
        <w:lang w:val="vi-VN"/>
      </w:rPr>
      <w:instrText xml:space="preserve"> PAGE   \* MERGEFORMAT </w:instrText>
    </w:r>
    <w:r w:rsidRPr="00BD4593">
      <w:rPr>
        <w:rFonts w:ascii="Times New Roman" w:hAnsi="Times New Roman"/>
        <w:sz w:val="22"/>
        <w:szCs w:val="22"/>
        <w:lang w:val="vi-VN"/>
      </w:rPr>
      <w:fldChar w:fldCharType="separate"/>
    </w:r>
    <w:r>
      <w:rPr>
        <w:rFonts w:ascii="Times New Roman" w:hAnsi="Times New Roman"/>
        <w:sz w:val="22"/>
        <w:szCs w:val="22"/>
        <w:lang w:val="vi-VN"/>
      </w:rPr>
      <w:t>1</w:t>
    </w:r>
    <w:r w:rsidRPr="00BD4593">
      <w:rPr>
        <w:rFonts w:ascii="Times New Roman" w:hAnsi="Times New Roman"/>
        <w:sz w:val="22"/>
        <w:szCs w:val="22"/>
        <w:lang w:val="vi-VN"/>
      </w:rPr>
      <w:fldChar w:fldCharType="end"/>
    </w:r>
    <w:r w:rsidRPr="0065713C">
      <w:rPr>
        <w:rFonts w:ascii="Times New Roman" w:hAnsi="Times New Roman"/>
      </w:rPr>
      <w:t xml:space="preserve"> </w:t>
    </w:r>
    <w:r>
      <w:rPr>
        <w:rFonts w:ascii="Times New Roman" w:hAnsi="Times New Roman"/>
      </w:rPr>
      <w:t xml:space="preserve">   </w:t>
    </w:r>
    <w:r w:rsidRPr="0065713C">
      <w:rPr>
        <w:rFonts w:ascii="Times New Roman" w:hAnsi="Times New Roman"/>
      </w:rPr>
      <w:t xml:space="preserve"> </w:t>
    </w:r>
  </w:p>
  <w:p w14:paraId="67471286" w14:textId="07B87A5A" w:rsidR="003662E9" w:rsidRDefault="00F10351" w:rsidP="00F10351">
    <w:pPr>
      <w:pBdr>
        <w:top w:val="double" w:sz="4" w:space="1" w:color="auto"/>
      </w:pBdr>
      <w:rPr>
        <w:rFonts w:ascii="Times New Roman" w:hAnsi="Times New Roman" w:cs="Times New Roman"/>
      </w:rPr>
    </w:pPr>
    <w:r w:rsidRPr="00A55D0E">
      <w:rPr>
        <w:rFonts w:ascii="Times New Roman" w:hAnsi="Times New Roman" w:cs="Times New Roman"/>
      </w:rPr>
      <w:t xml:space="preserve"> </w:t>
    </w:r>
    <w:r>
      <w:rPr>
        <w:rFonts w:ascii="Times New Roman" w:hAnsi="Times New Roman"/>
      </w:rPr>
      <w:t xml:space="preserve">         </w:t>
    </w:r>
    <w:r w:rsidRPr="00A55D0E">
      <w:rPr>
        <w:rFonts w:ascii="Times New Roman" w:hAnsi="Times New Roman" w:cs="Times New Roman"/>
        <w:lang w:val="en-US"/>
      </w:rPr>
      <w:t>152/7B</w:t>
    </w:r>
    <w:r w:rsidR="00350D3C">
      <w:rPr>
        <w:rFonts w:ascii="Times New Roman" w:hAnsi="Times New Roman" w:cs="Times New Roman"/>
        <w:lang w:val="en-US"/>
      </w:rPr>
      <w:t xml:space="preserve">, </w:t>
    </w:r>
    <w:r w:rsidR="00350D3C">
      <w:rPr>
        <w:rFonts w:ascii="Times New Roman" w:hAnsi="Times New Roman"/>
      </w:rPr>
      <w:t>đường</w:t>
    </w:r>
    <w:r w:rsidRPr="00A55D0E">
      <w:rPr>
        <w:rFonts w:ascii="Times New Roman" w:hAnsi="Times New Roman" w:cs="Times New Roman"/>
        <w:lang w:val="en-US"/>
      </w:rPr>
      <w:t xml:space="preserve"> Huỳnh Văn Nghệ, P Trấn Biên, T. Đồng Nai</w:t>
    </w:r>
    <w:r w:rsidRPr="00A55D0E">
      <w:rPr>
        <w:rFonts w:ascii="Times New Roman" w:hAnsi="Times New Roman" w:cs="Times New Roman"/>
      </w:rPr>
      <w:t xml:space="preserve"> </w:t>
    </w:r>
  </w:p>
  <w:p w14:paraId="044477A2" w14:textId="77777777" w:rsidR="00EE4DBD" w:rsidRPr="00EE4DBD" w:rsidRDefault="00EE4DBD" w:rsidP="00F10351">
    <w:pPr>
      <w:pBdr>
        <w:top w:val="double" w:sz="4" w:space="1" w:color="auto"/>
      </w:pBdr>
      <w:rPr>
        <w:rFonts w:ascii="Times New Roman" w:hAnsi="Times New Roma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E2156" w14:textId="77777777" w:rsidR="00A54E00" w:rsidRPr="004C1DCF" w:rsidRDefault="00A54E00" w:rsidP="006A5EA5">
      <w:r w:rsidRPr="004C1DCF">
        <w:separator/>
      </w:r>
    </w:p>
  </w:footnote>
  <w:footnote w:type="continuationSeparator" w:id="0">
    <w:p w14:paraId="2E11FE53" w14:textId="77777777" w:rsidR="00A54E00" w:rsidRPr="004C1DCF" w:rsidRDefault="00A54E00" w:rsidP="006A5EA5">
      <w:r w:rsidRPr="004C1DCF">
        <w:continuationSeparator/>
      </w:r>
    </w:p>
  </w:footnote>
  <w:footnote w:type="continuationNotice" w:id="1">
    <w:p w14:paraId="2B0CD2E1" w14:textId="77777777" w:rsidR="00A54E00" w:rsidRDefault="00A54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6AE17" w14:textId="77777777" w:rsidR="00F10351" w:rsidRPr="00C10786" w:rsidRDefault="00F10351" w:rsidP="00F10351">
    <w:pPr>
      <w:pStyle w:val="Header"/>
      <w:pBdr>
        <w:bottom w:val="double" w:sz="6" w:space="1" w:color="auto"/>
      </w:pBdr>
      <w:tabs>
        <w:tab w:val="center" w:pos="4958"/>
        <w:tab w:val="left" w:pos="17875"/>
      </w:tabs>
      <w:rPr>
        <w:rFonts w:ascii="Times New Roman" w:hAnsi="Times New Roman" w:cs="Times New Roman"/>
        <w:sz w:val="19"/>
        <w:szCs w:val="19"/>
      </w:rPr>
    </w:pPr>
    <w:bookmarkStart w:id="0" w:name="_Hlk208391587"/>
    <w:bookmarkStart w:id="1" w:name="_Hlk208391588"/>
    <w:bookmarkStart w:id="2" w:name="_Hlk208391770"/>
    <w:bookmarkStart w:id="3" w:name="_Hlk208391771"/>
    <w:bookmarkStart w:id="4" w:name="_Hlk208392170"/>
    <w:bookmarkStart w:id="5" w:name="_Hlk208392171"/>
    <w:bookmarkStart w:id="6" w:name="_Hlk208392501"/>
    <w:bookmarkStart w:id="7" w:name="_Hlk208392502"/>
    <w:bookmarkStart w:id="8" w:name="_Hlk208392660"/>
    <w:bookmarkStart w:id="9" w:name="_Hlk208392661"/>
    <w:bookmarkStart w:id="10" w:name="_Hlk208392784"/>
    <w:bookmarkStart w:id="11" w:name="_Hlk208392785"/>
    <w:bookmarkStart w:id="12" w:name="_Hlk208392908"/>
    <w:bookmarkStart w:id="13" w:name="_Hlk208392909"/>
    <w:bookmarkStart w:id="14" w:name="_Hlk208404501"/>
    <w:bookmarkStart w:id="15" w:name="_Hlk208404502"/>
    <w:bookmarkStart w:id="16" w:name="_Hlk208405454"/>
    <w:bookmarkStart w:id="17" w:name="_Hlk208405455"/>
    <w:bookmarkStart w:id="18" w:name="_Hlk208405504"/>
    <w:bookmarkStart w:id="19" w:name="_Hlk208405505"/>
    <w:bookmarkStart w:id="20" w:name="_Hlk208406057"/>
    <w:bookmarkStart w:id="21" w:name="_Hlk208406058"/>
    <w:bookmarkStart w:id="22" w:name="_Hlk208406229"/>
    <w:bookmarkStart w:id="23" w:name="_Hlk208406230"/>
    <w:bookmarkStart w:id="24" w:name="_Hlk208407625"/>
    <w:bookmarkStart w:id="25" w:name="_Hlk208407626"/>
    <w:bookmarkStart w:id="26" w:name="_Hlk208412585"/>
    <w:bookmarkStart w:id="27" w:name="_Hlk208412586"/>
    <w:bookmarkStart w:id="28" w:name="_Hlk208412742"/>
    <w:bookmarkStart w:id="29" w:name="_Hlk208412743"/>
    <w:bookmarkStart w:id="30" w:name="_Hlk208412992"/>
    <w:bookmarkStart w:id="31" w:name="_Hlk208412993"/>
    <w:bookmarkStart w:id="32" w:name="_Hlk208413177"/>
    <w:bookmarkStart w:id="33" w:name="_Hlk208413178"/>
    <w:bookmarkStart w:id="34" w:name="_Hlk208413293"/>
    <w:bookmarkStart w:id="35" w:name="_Hlk208413294"/>
    <w:bookmarkStart w:id="36" w:name="_Hlk208413536"/>
    <w:bookmarkStart w:id="37" w:name="_Hlk208413537"/>
    <w:bookmarkStart w:id="38" w:name="_Hlk208413627"/>
    <w:bookmarkStart w:id="39" w:name="_Hlk208413628"/>
    <w:bookmarkStart w:id="40" w:name="_Hlk208413706"/>
    <w:bookmarkStart w:id="41" w:name="_Hlk208413707"/>
    <w:bookmarkStart w:id="42" w:name="_Hlk208413917"/>
    <w:bookmarkStart w:id="43" w:name="_Hlk208413918"/>
    <w:bookmarkStart w:id="44" w:name="_Hlk208414740"/>
    <w:bookmarkStart w:id="45" w:name="_Hlk208414741"/>
    <w:bookmarkStart w:id="46" w:name="_Hlk208414975"/>
    <w:bookmarkStart w:id="47" w:name="_Hlk208414976"/>
    <w:bookmarkStart w:id="48" w:name="_Hlk208415586"/>
    <w:bookmarkStart w:id="49" w:name="_Hlk208415587"/>
    <w:bookmarkStart w:id="50" w:name="_Hlk208415727"/>
    <w:bookmarkStart w:id="51" w:name="_Hlk208415728"/>
    <w:bookmarkStart w:id="52" w:name="_Hlk208415915"/>
    <w:bookmarkStart w:id="53" w:name="_Hlk208415916"/>
    <w:r w:rsidRPr="00C10786">
      <w:rPr>
        <w:rFonts w:ascii="Times New Roman" w:hAnsi="Times New Roman" w:cs="Times New Roman"/>
        <w:sz w:val="19"/>
        <w:szCs w:val="19"/>
      </w:rPr>
      <w:t xml:space="preserve">CHỦ ĐẦU TƯ: </w:t>
    </w:r>
    <w:r w:rsidRPr="00A55D0E">
      <w:rPr>
        <w:rFonts w:ascii="Times New Roman" w:hAnsi="Times New Roman" w:cs="Times New Roman"/>
        <w:sz w:val="19"/>
        <w:szCs w:val="19"/>
        <w:lang w:val="en-US"/>
      </w:rPr>
      <w:t>BAN QUẢN LÝ DỰ ÁN KHU VỰC 03</w:t>
    </w:r>
    <w:r w:rsidRPr="00C10786">
      <w:rPr>
        <w:rFonts w:ascii="Times New Roman" w:hAnsi="Times New Roman" w:cs="Times New Roman"/>
        <w:sz w:val="19"/>
        <w:szCs w:val="19"/>
      </w:rPr>
      <w:tab/>
    </w:r>
    <w:r w:rsidRPr="00C10786">
      <w:rPr>
        <w:rFonts w:ascii="Times New Roman" w:hAnsi="Times New Roman" w:cs="Times New Roman"/>
        <w:sz w:val="19"/>
        <w:szCs w:val="19"/>
      </w:rPr>
      <w:tab/>
    </w:r>
  </w:p>
  <w:p w14:paraId="76F1105D" w14:textId="4798839E" w:rsidR="002611BE" w:rsidRPr="00F10351" w:rsidRDefault="00F10351" w:rsidP="00F10351">
    <w:pPr>
      <w:pStyle w:val="Header"/>
      <w:pBdr>
        <w:bottom w:val="double" w:sz="6" w:space="1" w:color="auto"/>
      </w:pBdr>
      <w:tabs>
        <w:tab w:val="center" w:pos="4958"/>
      </w:tabs>
      <w:rPr>
        <w:rFonts w:ascii="Times New Roman" w:hAnsi="Times New Roman" w:cs="Times New Roman"/>
        <w:sz w:val="19"/>
        <w:szCs w:val="19"/>
      </w:rPr>
    </w:pPr>
    <w:r w:rsidRPr="00C10786">
      <w:rPr>
        <w:rFonts w:ascii="Times New Roman" w:hAnsi="Times New Roman" w:cs="Times New Roman"/>
        <w:sz w:val="19"/>
        <w:szCs w:val="19"/>
      </w:rPr>
      <w:t xml:space="preserve">DỰ ÁN: “ </w:t>
    </w:r>
    <w:r w:rsidRPr="00A55D0E">
      <w:rPr>
        <w:rFonts w:ascii="Times New Roman" w:hAnsi="Times New Roman" w:cs="Times New Roman"/>
        <w:sz w:val="19"/>
        <w:szCs w:val="19"/>
        <w:lang w:val="en-US"/>
      </w:rPr>
      <w:t>KHU TÁI ĐỊNH CƯ TẠI XÃ BẮC SƠN</w:t>
    </w:r>
    <w:r w:rsidRPr="00C10786">
      <w:rPr>
        <w:rFonts w:ascii="Times New Roman" w:hAnsi="Times New Roman" w:cs="Times New Roman"/>
        <w:sz w:val="19"/>
        <w:szCs w:val="19"/>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D1456" w14:textId="77777777" w:rsidR="00F10351" w:rsidRPr="00C10786" w:rsidRDefault="00F10351" w:rsidP="00F10351">
    <w:pPr>
      <w:pStyle w:val="Header"/>
      <w:pBdr>
        <w:bottom w:val="double" w:sz="6" w:space="1" w:color="auto"/>
      </w:pBdr>
      <w:tabs>
        <w:tab w:val="center" w:pos="4958"/>
        <w:tab w:val="left" w:pos="17875"/>
      </w:tabs>
      <w:rPr>
        <w:rFonts w:ascii="Times New Roman" w:hAnsi="Times New Roman" w:cs="Times New Roman"/>
        <w:sz w:val="19"/>
        <w:szCs w:val="19"/>
      </w:rPr>
    </w:pPr>
    <w:r w:rsidRPr="00C10786">
      <w:rPr>
        <w:rFonts w:ascii="Times New Roman" w:hAnsi="Times New Roman" w:cs="Times New Roman"/>
        <w:sz w:val="19"/>
        <w:szCs w:val="19"/>
      </w:rPr>
      <w:t xml:space="preserve">CHỦ ĐẦU TƯ: </w:t>
    </w:r>
    <w:r w:rsidRPr="00A55D0E">
      <w:rPr>
        <w:rFonts w:ascii="Times New Roman" w:hAnsi="Times New Roman" w:cs="Times New Roman"/>
        <w:sz w:val="19"/>
        <w:szCs w:val="19"/>
        <w:lang w:val="en-US"/>
      </w:rPr>
      <w:t>BAN QUẢN LÝ DỰ ÁN KHU VỰC 03</w:t>
    </w:r>
    <w:r w:rsidRPr="00C10786">
      <w:rPr>
        <w:rFonts w:ascii="Times New Roman" w:hAnsi="Times New Roman" w:cs="Times New Roman"/>
        <w:sz w:val="19"/>
        <w:szCs w:val="19"/>
      </w:rPr>
      <w:tab/>
    </w:r>
    <w:r w:rsidRPr="00C10786">
      <w:rPr>
        <w:rFonts w:ascii="Times New Roman" w:hAnsi="Times New Roman" w:cs="Times New Roman"/>
        <w:sz w:val="19"/>
        <w:szCs w:val="19"/>
      </w:rPr>
      <w:tab/>
    </w:r>
  </w:p>
  <w:p w14:paraId="48F4A347" w14:textId="1B8FECBB" w:rsidR="00C83005" w:rsidRPr="00F10351" w:rsidRDefault="00F10351" w:rsidP="00F10351">
    <w:pPr>
      <w:pStyle w:val="Header"/>
      <w:pBdr>
        <w:bottom w:val="double" w:sz="6" w:space="1" w:color="auto"/>
      </w:pBdr>
      <w:tabs>
        <w:tab w:val="center" w:pos="4958"/>
      </w:tabs>
      <w:rPr>
        <w:rFonts w:ascii="Times New Roman" w:hAnsi="Times New Roman" w:cs="Times New Roman"/>
        <w:sz w:val="19"/>
        <w:szCs w:val="19"/>
      </w:rPr>
    </w:pPr>
    <w:r w:rsidRPr="00C10786">
      <w:rPr>
        <w:rFonts w:ascii="Times New Roman" w:hAnsi="Times New Roman" w:cs="Times New Roman"/>
        <w:sz w:val="19"/>
        <w:szCs w:val="19"/>
      </w:rPr>
      <w:t xml:space="preserve">DỰ ÁN: “ </w:t>
    </w:r>
    <w:r w:rsidRPr="00A55D0E">
      <w:rPr>
        <w:rFonts w:ascii="Times New Roman" w:hAnsi="Times New Roman" w:cs="Times New Roman"/>
        <w:sz w:val="19"/>
        <w:szCs w:val="19"/>
        <w:lang w:val="en-US"/>
      </w:rPr>
      <w:t>KHU TÁI ĐỊNH CƯ TẠI XÃ BẮC SƠN</w:t>
    </w:r>
    <w:r w:rsidRPr="00C10786">
      <w:rPr>
        <w:rFonts w:ascii="Times New Roman" w:hAnsi="Times New Roman" w:cs="Times New Roman"/>
        <w:sz w:val="19"/>
        <w:szCs w:val="19"/>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09DD"/>
    <w:multiLevelType w:val="multilevel"/>
    <w:tmpl w:val="83D891AC"/>
    <w:numStyleLink w:val="AureconBullets"/>
  </w:abstractNum>
  <w:abstractNum w:abstractNumId="1" w15:restartNumberingAfterBreak="0">
    <w:nsid w:val="07946B43"/>
    <w:multiLevelType w:val="multilevel"/>
    <w:tmpl w:val="08EE0B38"/>
    <w:styleLink w:val="AureconList"/>
    <w:lvl w:ilvl="0">
      <w:start w:val="1"/>
      <w:numFmt w:val="lowerLetter"/>
      <w:pStyle w:val="Numbera"/>
      <w:lvlText w:val="%1)"/>
      <w:lvlJc w:val="left"/>
      <w:pPr>
        <w:ind w:left="454" w:hanging="454"/>
      </w:pPr>
      <w:rPr>
        <w:rFonts w:hint="default"/>
      </w:rPr>
    </w:lvl>
    <w:lvl w:ilvl="1">
      <w:start w:val="1"/>
      <w:numFmt w:val="lowerRoman"/>
      <w:pStyle w:val="Numberi"/>
      <w:lvlText w:val="%2)"/>
      <w:lvlJc w:val="left"/>
      <w:pPr>
        <w:ind w:left="908" w:hanging="454"/>
      </w:pPr>
      <w:rPr>
        <w:rFonts w:hint="default"/>
      </w:rPr>
    </w:lvl>
    <w:lvl w:ilvl="2">
      <w:start w:val="1"/>
      <w:numFmt w:val="none"/>
      <w:lvlText w:val=""/>
      <w:lvlJc w:val="left"/>
      <w:pPr>
        <w:ind w:left="1362" w:hanging="454"/>
      </w:pPr>
      <w:rPr>
        <w:rFonts w:hint="default"/>
      </w:rPr>
    </w:lvl>
    <w:lvl w:ilvl="3">
      <w:start w:val="1"/>
      <w:numFmt w:val="none"/>
      <w:lvlText w:val=""/>
      <w:lvlJc w:val="left"/>
      <w:pPr>
        <w:ind w:left="1816" w:hanging="454"/>
      </w:pPr>
      <w:rPr>
        <w:rFonts w:hint="default"/>
      </w:rPr>
    </w:lvl>
    <w:lvl w:ilvl="4">
      <w:start w:val="1"/>
      <w:numFmt w:val="none"/>
      <w:lvlText w:val=""/>
      <w:lvlJc w:val="left"/>
      <w:pPr>
        <w:ind w:left="2270" w:hanging="454"/>
      </w:pPr>
      <w:rPr>
        <w:rFonts w:hint="default"/>
      </w:rPr>
    </w:lvl>
    <w:lvl w:ilvl="5">
      <w:start w:val="1"/>
      <w:numFmt w:val="none"/>
      <w:lvlText w:val=""/>
      <w:lvlJc w:val="left"/>
      <w:pPr>
        <w:ind w:left="2724" w:hanging="454"/>
      </w:pPr>
      <w:rPr>
        <w:rFonts w:hint="default"/>
      </w:rPr>
    </w:lvl>
    <w:lvl w:ilvl="6">
      <w:start w:val="1"/>
      <w:numFmt w:val="none"/>
      <w:lvlText w:val=""/>
      <w:lvlJc w:val="left"/>
      <w:pPr>
        <w:ind w:left="3178" w:hanging="454"/>
      </w:pPr>
      <w:rPr>
        <w:rFonts w:hint="default"/>
      </w:rPr>
    </w:lvl>
    <w:lvl w:ilvl="7">
      <w:start w:val="1"/>
      <w:numFmt w:val="none"/>
      <w:lvlText w:val=""/>
      <w:lvlJc w:val="left"/>
      <w:pPr>
        <w:ind w:left="3632" w:hanging="454"/>
      </w:pPr>
      <w:rPr>
        <w:rFonts w:hint="default"/>
      </w:rPr>
    </w:lvl>
    <w:lvl w:ilvl="8">
      <w:start w:val="1"/>
      <w:numFmt w:val="none"/>
      <w:lvlText w:val=""/>
      <w:lvlJc w:val="left"/>
      <w:pPr>
        <w:ind w:left="4086" w:hanging="454"/>
      </w:pPr>
      <w:rPr>
        <w:rFonts w:hint="default"/>
      </w:rPr>
    </w:lvl>
  </w:abstractNum>
  <w:abstractNum w:abstractNumId="2" w15:restartNumberingAfterBreak="0">
    <w:nsid w:val="081B22FC"/>
    <w:multiLevelType w:val="multilevel"/>
    <w:tmpl w:val="05AA98DA"/>
    <w:styleLink w:val="AureconHeading"/>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pStyle w:val="Heading3"/>
      <w:lvlText w:val="%1.%2.%3"/>
      <w:lvlJc w:val="left"/>
      <w:pPr>
        <w:ind w:left="1134" w:hanging="113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7"/>
      <w:lvlJc w:val="left"/>
      <w:pPr>
        <w:ind w:left="0" w:firstLine="0"/>
      </w:pPr>
      <w:rPr>
        <w:rFonts w:hint="default"/>
      </w:rPr>
    </w:lvl>
    <w:lvl w:ilvl="7">
      <w:start w:val="1"/>
      <w:numFmt w:val="none"/>
      <w:lvlText w:val="%8"/>
      <w:lvlJc w:val="left"/>
      <w:pPr>
        <w:ind w:left="0" w:firstLine="0"/>
      </w:pPr>
      <w:rPr>
        <w:rFonts w:hint="default"/>
      </w:rPr>
    </w:lvl>
    <w:lvl w:ilvl="8">
      <w:start w:val="1"/>
      <w:numFmt w:val="none"/>
      <w:lvlText w:val="%9"/>
      <w:lvlJc w:val="left"/>
      <w:pPr>
        <w:ind w:left="0" w:firstLine="0"/>
      </w:pPr>
      <w:rPr>
        <w:rFonts w:hint="default"/>
      </w:rPr>
    </w:lvl>
  </w:abstractNum>
  <w:abstractNum w:abstractNumId="3" w15:restartNumberingAfterBreak="0">
    <w:nsid w:val="1419286E"/>
    <w:multiLevelType w:val="multilevel"/>
    <w:tmpl w:val="19181B88"/>
    <w:styleLink w:val="AureconHeadings"/>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Restart w:val="0"/>
      <w:suff w:val="nothing"/>
      <w:lvlText w:val=""/>
      <w:lvlJc w:val="left"/>
      <w:pPr>
        <w:ind w:left="851" w:hanging="851"/>
      </w:pPr>
      <w:rPr>
        <w:rFonts w:hint="default"/>
        <w:b w:val="0"/>
        <w:i w:val="0"/>
        <w:iCs w:val="0"/>
        <w:caps w:val="0"/>
        <w:smallCaps w:val="0"/>
        <w:strike w:val="0"/>
        <w:dstrike w:val="0"/>
        <w:noProof w:val="0"/>
        <w:vanish w:val="0"/>
        <w:color w:val="00000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4" w15:restartNumberingAfterBreak="0">
    <w:nsid w:val="16F01B89"/>
    <w:multiLevelType w:val="multilevel"/>
    <w:tmpl w:val="E91ECD56"/>
    <w:lvl w:ilvl="0">
      <w:start w:val="1"/>
      <w:numFmt w:val="upperRoman"/>
      <w:pStyle w:val="Heading1"/>
      <w:lvlText w:val="%1."/>
      <w:lvlJc w:val="left"/>
      <w:pPr>
        <w:ind w:left="57" w:hanging="57"/>
      </w:pPr>
      <w:rPr>
        <w:rFonts w:hint="default"/>
      </w:rPr>
    </w:lvl>
    <w:lvl w:ilvl="1">
      <w:start w:val="1"/>
      <w:numFmt w:val="decimal"/>
      <w:pStyle w:val="Heading2"/>
      <w:lvlText w:val="%1.%2"/>
      <w:lvlJc w:val="left"/>
      <w:pPr>
        <w:ind w:left="170" w:hanging="57"/>
      </w:pPr>
      <w:rPr>
        <w:rFonts w:hint="default"/>
      </w:rPr>
    </w:lvl>
    <w:lvl w:ilvl="2">
      <w:start w:val="1"/>
      <w:numFmt w:val="lowerRoman"/>
      <w:lvlText w:val="%3)"/>
      <w:lvlJc w:val="left"/>
      <w:pPr>
        <w:ind w:left="283" w:hanging="57"/>
      </w:pPr>
      <w:rPr>
        <w:rFonts w:hint="default"/>
      </w:rPr>
    </w:lvl>
    <w:lvl w:ilvl="3">
      <w:start w:val="1"/>
      <w:numFmt w:val="decimal"/>
      <w:lvlText w:val="(%4)"/>
      <w:lvlJc w:val="left"/>
      <w:pPr>
        <w:ind w:left="396" w:hanging="57"/>
      </w:pPr>
      <w:rPr>
        <w:rFonts w:hint="default"/>
      </w:rPr>
    </w:lvl>
    <w:lvl w:ilvl="4">
      <w:start w:val="1"/>
      <w:numFmt w:val="lowerLetter"/>
      <w:lvlText w:val="(%5)"/>
      <w:lvlJc w:val="left"/>
      <w:pPr>
        <w:ind w:left="509" w:hanging="57"/>
      </w:pPr>
      <w:rPr>
        <w:rFonts w:hint="default"/>
      </w:rPr>
    </w:lvl>
    <w:lvl w:ilvl="5">
      <w:start w:val="1"/>
      <w:numFmt w:val="lowerRoman"/>
      <w:lvlText w:val="(%6)"/>
      <w:lvlJc w:val="left"/>
      <w:pPr>
        <w:ind w:left="622" w:hanging="57"/>
      </w:pPr>
      <w:rPr>
        <w:rFonts w:hint="default"/>
      </w:rPr>
    </w:lvl>
    <w:lvl w:ilvl="6">
      <w:start w:val="1"/>
      <w:numFmt w:val="decimal"/>
      <w:lvlText w:val="%7."/>
      <w:lvlJc w:val="left"/>
      <w:pPr>
        <w:ind w:left="735" w:hanging="57"/>
      </w:pPr>
      <w:rPr>
        <w:rFonts w:hint="default"/>
      </w:rPr>
    </w:lvl>
    <w:lvl w:ilvl="7">
      <w:start w:val="1"/>
      <w:numFmt w:val="lowerLetter"/>
      <w:lvlText w:val="%8."/>
      <w:lvlJc w:val="left"/>
      <w:pPr>
        <w:ind w:left="848" w:hanging="57"/>
      </w:pPr>
      <w:rPr>
        <w:rFonts w:hint="default"/>
      </w:rPr>
    </w:lvl>
    <w:lvl w:ilvl="8">
      <w:start w:val="1"/>
      <w:numFmt w:val="lowerRoman"/>
      <w:lvlText w:val="%9."/>
      <w:lvlJc w:val="left"/>
      <w:pPr>
        <w:ind w:left="961" w:hanging="57"/>
      </w:pPr>
      <w:rPr>
        <w:rFonts w:hint="default"/>
      </w:rPr>
    </w:lvl>
  </w:abstractNum>
  <w:abstractNum w:abstractNumId="5" w15:restartNumberingAfterBreak="0">
    <w:nsid w:val="37CE0D9A"/>
    <w:multiLevelType w:val="multilevel"/>
    <w:tmpl w:val="08EE0B38"/>
    <w:numStyleLink w:val="AureconList"/>
  </w:abstractNum>
  <w:abstractNum w:abstractNumId="6" w15:restartNumberingAfterBreak="0">
    <w:nsid w:val="38F25644"/>
    <w:multiLevelType w:val="multilevel"/>
    <w:tmpl w:val="83D891AC"/>
    <w:styleLink w:val="AureconBullets"/>
    <w:lvl w:ilvl="0">
      <w:start w:val="1"/>
      <w:numFmt w:val="bullet"/>
      <w:pStyle w:val="Bullet1"/>
      <w:lvlText w:val=""/>
      <w:lvlJc w:val="left"/>
      <w:pPr>
        <w:ind w:left="284" w:hanging="284"/>
      </w:pPr>
      <w:rPr>
        <w:rFonts w:ascii="Wingdings" w:hAnsi="Wingdings" w:hint="default"/>
        <w:color w:val="7AB800" w:themeColor="accent1"/>
        <w:position w:val="2"/>
        <w:sz w:val="14"/>
      </w:rPr>
    </w:lvl>
    <w:lvl w:ilvl="1">
      <w:start w:val="1"/>
      <w:numFmt w:val="bullet"/>
      <w:pStyle w:val="Bullet2"/>
      <w:lvlText w:val=""/>
      <w:lvlJc w:val="left"/>
      <w:pPr>
        <w:ind w:left="567" w:hanging="283"/>
      </w:pPr>
      <w:rPr>
        <w:rFonts w:ascii="Symbol" w:hAnsi="Symbol" w:hint="default"/>
        <w:color w:val="353D30" w:themeColor="accent2"/>
      </w:rPr>
    </w:lvl>
    <w:lvl w:ilvl="2">
      <w:start w:val="1"/>
      <w:numFmt w:val="bullet"/>
      <w:pStyle w:val="Bullet3"/>
      <w:lvlText w:val=""/>
      <w:lvlJc w:val="left"/>
      <w:pPr>
        <w:ind w:left="851" w:hanging="284"/>
      </w:pPr>
      <w:rPr>
        <w:rFonts w:ascii="Wingdings" w:hAnsi="Wingdings" w:hint="default"/>
        <w:color w:val="5F5F5F" w:themeColor="text2"/>
        <w:position w:val="2"/>
        <w:sz w:val="14"/>
      </w:rPr>
    </w:lvl>
    <w:lvl w:ilvl="3">
      <w:start w:val="1"/>
      <w:numFmt w:val="none"/>
      <w:lvlText w:val=""/>
      <w:lvlJc w:val="left"/>
      <w:pPr>
        <w:ind w:left="908" w:hanging="227"/>
      </w:pPr>
      <w:rPr>
        <w:rFonts w:hint="default"/>
      </w:rPr>
    </w:lvl>
    <w:lvl w:ilvl="4">
      <w:start w:val="1"/>
      <w:numFmt w:val="none"/>
      <w:lvlText w:val=""/>
      <w:lvlJc w:val="left"/>
      <w:pPr>
        <w:ind w:left="1135" w:hanging="227"/>
      </w:pPr>
      <w:rPr>
        <w:rFonts w:hint="default"/>
      </w:rPr>
    </w:lvl>
    <w:lvl w:ilvl="5">
      <w:start w:val="1"/>
      <w:numFmt w:val="none"/>
      <w:lvlText w:val=""/>
      <w:lvlJc w:val="left"/>
      <w:pPr>
        <w:ind w:left="1362" w:hanging="227"/>
      </w:pPr>
      <w:rPr>
        <w:rFonts w:hint="default"/>
      </w:rPr>
    </w:lvl>
    <w:lvl w:ilvl="6">
      <w:start w:val="1"/>
      <w:numFmt w:val="none"/>
      <w:lvlText w:val=""/>
      <w:lvlJc w:val="left"/>
      <w:pPr>
        <w:ind w:left="1589" w:hanging="227"/>
      </w:pPr>
      <w:rPr>
        <w:rFonts w:hint="default"/>
      </w:rPr>
    </w:lvl>
    <w:lvl w:ilvl="7">
      <w:start w:val="1"/>
      <w:numFmt w:val="none"/>
      <w:lvlText w:val=""/>
      <w:lvlJc w:val="left"/>
      <w:pPr>
        <w:ind w:left="1816" w:hanging="227"/>
      </w:pPr>
      <w:rPr>
        <w:rFonts w:hint="default"/>
      </w:rPr>
    </w:lvl>
    <w:lvl w:ilvl="8">
      <w:start w:val="1"/>
      <w:numFmt w:val="none"/>
      <w:lvlText w:val=""/>
      <w:lvlJc w:val="left"/>
      <w:pPr>
        <w:ind w:left="2043" w:hanging="227"/>
      </w:pPr>
      <w:rPr>
        <w:rFonts w:hint="default"/>
      </w:rPr>
    </w:lvl>
  </w:abstractNum>
  <w:abstractNum w:abstractNumId="7" w15:restartNumberingAfterBreak="0">
    <w:nsid w:val="558D43F1"/>
    <w:multiLevelType w:val="hybridMultilevel"/>
    <w:tmpl w:val="84CE67C0"/>
    <w:lvl w:ilvl="0" w:tplc="DDD846F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E25AFB"/>
    <w:multiLevelType w:val="multilevel"/>
    <w:tmpl w:val="B86228E4"/>
    <w:lvl w:ilvl="0">
      <w:start w:val="3"/>
      <w:numFmt w:val="decimal"/>
      <w:lvlText w:val="%1"/>
      <w:lvlJc w:val="left"/>
      <w:pPr>
        <w:ind w:left="911" w:hanging="792"/>
      </w:pPr>
      <w:rPr>
        <w:rFonts w:hint="default"/>
      </w:rPr>
    </w:lvl>
    <w:lvl w:ilvl="1">
      <w:start w:val="1"/>
      <w:numFmt w:val="decimal"/>
      <w:lvlText w:val="3.%2"/>
      <w:lvlJc w:val="left"/>
      <w:pPr>
        <w:ind w:left="911" w:hanging="792"/>
      </w:pPr>
      <w:rPr>
        <w:rFonts w:hint="default"/>
        <w:b w:val="0"/>
        <w:bCs w:val="0"/>
        <w:i w:val="0"/>
        <w:iCs w:val="0"/>
        <w:caps w:val="0"/>
        <w:smallCaps w:val="0"/>
        <w:strike w:val="0"/>
        <w:dstrike w:val="0"/>
        <w:outline w:val="0"/>
        <w:shadow w:val="0"/>
        <w:emboss w:val="0"/>
        <w:imprint w:val="0"/>
        <w:noProof w:val="0"/>
        <w:vanish w:val="0"/>
        <w:spacing w:val="0"/>
        <w:w w:val="99"/>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Letter"/>
      <w:pStyle w:val="nouse"/>
      <w:lvlText w:val="%3."/>
      <w:lvlJc w:val="left"/>
      <w:pPr>
        <w:ind w:left="911" w:hanging="504"/>
      </w:pPr>
      <w:rPr>
        <w:rFonts w:ascii="Arial" w:eastAsia="Arial" w:hAnsi="Arial" w:hint="default"/>
        <w:w w:val="99"/>
        <w:sz w:val="20"/>
        <w:szCs w:val="20"/>
      </w:rPr>
    </w:lvl>
    <w:lvl w:ilvl="3">
      <w:start w:val="1"/>
      <w:numFmt w:val="decimal"/>
      <w:lvlText w:val="%4."/>
      <w:lvlJc w:val="left"/>
      <w:pPr>
        <w:ind w:left="1379" w:hanging="468"/>
      </w:pPr>
      <w:rPr>
        <w:rFonts w:ascii="Arial" w:eastAsia="Arial" w:hAnsi="Arial" w:hint="default"/>
        <w:w w:val="99"/>
        <w:sz w:val="20"/>
        <w:szCs w:val="20"/>
      </w:rPr>
    </w:lvl>
    <w:lvl w:ilvl="4">
      <w:start w:val="1"/>
      <w:numFmt w:val="lowerLetter"/>
      <w:lvlText w:val="%5."/>
      <w:lvlJc w:val="left"/>
      <w:pPr>
        <w:ind w:left="1810" w:hanging="452"/>
      </w:pPr>
      <w:rPr>
        <w:rFonts w:ascii="Arial" w:eastAsia="Arial" w:hAnsi="Arial" w:hint="default"/>
        <w:w w:val="99"/>
        <w:sz w:val="20"/>
        <w:szCs w:val="20"/>
      </w:rPr>
    </w:lvl>
    <w:lvl w:ilvl="5">
      <w:start w:val="1"/>
      <w:numFmt w:val="bullet"/>
      <w:lvlText w:val="•"/>
      <w:lvlJc w:val="left"/>
      <w:pPr>
        <w:ind w:left="1840" w:hanging="452"/>
      </w:pPr>
      <w:rPr>
        <w:rFonts w:hint="default"/>
        <w:w w:val="99"/>
        <w:sz w:val="20"/>
        <w:szCs w:val="20"/>
      </w:rPr>
    </w:lvl>
    <w:lvl w:ilvl="6">
      <w:start w:val="1"/>
      <w:numFmt w:val="bullet"/>
      <w:lvlText w:val="•"/>
      <w:lvlJc w:val="left"/>
      <w:pPr>
        <w:ind w:left="3312" w:hanging="452"/>
      </w:pPr>
      <w:rPr>
        <w:rFonts w:hint="default"/>
      </w:rPr>
    </w:lvl>
    <w:lvl w:ilvl="7">
      <w:start w:val="1"/>
      <w:numFmt w:val="bullet"/>
      <w:lvlText w:val="•"/>
      <w:lvlJc w:val="left"/>
      <w:pPr>
        <w:ind w:left="4785" w:hanging="452"/>
      </w:pPr>
      <w:rPr>
        <w:rFonts w:hint="default"/>
      </w:rPr>
    </w:lvl>
    <w:lvl w:ilvl="8">
      <w:start w:val="1"/>
      <w:numFmt w:val="bullet"/>
      <w:lvlText w:val="•"/>
      <w:lvlJc w:val="left"/>
      <w:pPr>
        <w:ind w:left="6258" w:hanging="452"/>
      </w:pPr>
      <w:rPr>
        <w:rFonts w:hint="default"/>
      </w:rPr>
    </w:lvl>
  </w:abstractNum>
  <w:abstractNum w:abstractNumId="9" w15:restartNumberingAfterBreak="0">
    <w:nsid w:val="5E1227C2"/>
    <w:multiLevelType w:val="hybridMultilevel"/>
    <w:tmpl w:val="0B1EFA50"/>
    <w:lvl w:ilvl="0" w:tplc="62D055AC">
      <w:numFmt w:val="bullet"/>
      <w:pStyle w:val="BodyText"/>
      <w:lvlText w:val="-"/>
      <w:lvlJc w:val="left"/>
      <w:pPr>
        <w:ind w:left="644" w:hanging="360"/>
      </w:pPr>
      <w:rPr>
        <w:rFonts w:ascii="Times New Roman" w:eastAsia="Times New Roman" w:hAnsi="Times New Roman" w:cs="Times New Roman" w:hint="default"/>
        <w:color w:val="auto"/>
        <w:sz w:val="24"/>
        <w:szCs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9A6231"/>
    <w:multiLevelType w:val="hybridMultilevel"/>
    <w:tmpl w:val="6640FDFA"/>
    <w:styleLink w:val="1111111"/>
    <w:lvl w:ilvl="0" w:tplc="2E561D4C">
      <w:start w:val="1"/>
      <w:numFmt w:val="bullet"/>
      <w:lvlText w:val=""/>
      <w:lvlJc w:val="left"/>
      <w:pPr>
        <w:ind w:left="2761" w:hanging="360"/>
      </w:pPr>
      <w:rPr>
        <w:rFonts w:ascii="Symbol" w:hAnsi="Symbol" w:hint="default"/>
      </w:rPr>
    </w:lvl>
    <w:lvl w:ilvl="1" w:tplc="04090003" w:tentative="1">
      <w:start w:val="1"/>
      <w:numFmt w:val="bullet"/>
      <w:lvlText w:val="o"/>
      <w:lvlJc w:val="left"/>
      <w:pPr>
        <w:ind w:left="3481" w:hanging="360"/>
      </w:pPr>
      <w:rPr>
        <w:rFonts w:ascii="Courier New" w:hAnsi="Courier New" w:cs="Courier New" w:hint="default"/>
      </w:rPr>
    </w:lvl>
    <w:lvl w:ilvl="2" w:tplc="04090005" w:tentative="1">
      <w:start w:val="1"/>
      <w:numFmt w:val="bullet"/>
      <w:lvlText w:val=""/>
      <w:lvlJc w:val="left"/>
      <w:pPr>
        <w:ind w:left="4201" w:hanging="360"/>
      </w:pPr>
      <w:rPr>
        <w:rFonts w:ascii="Wingdings" w:hAnsi="Wingdings" w:hint="default"/>
      </w:rPr>
    </w:lvl>
    <w:lvl w:ilvl="3" w:tplc="04090001" w:tentative="1">
      <w:start w:val="1"/>
      <w:numFmt w:val="bullet"/>
      <w:lvlText w:val=""/>
      <w:lvlJc w:val="left"/>
      <w:pPr>
        <w:ind w:left="4921" w:hanging="360"/>
      </w:pPr>
      <w:rPr>
        <w:rFonts w:ascii="Symbol" w:hAnsi="Symbol" w:hint="default"/>
      </w:rPr>
    </w:lvl>
    <w:lvl w:ilvl="4" w:tplc="04090003" w:tentative="1">
      <w:start w:val="1"/>
      <w:numFmt w:val="bullet"/>
      <w:lvlText w:val="o"/>
      <w:lvlJc w:val="left"/>
      <w:pPr>
        <w:ind w:left="5641" w:hanging="360"/>
      </w:pPr>
      <w:rPr>
        <w:rFonts w:ascii="Courier New" w:hAnsi="Courier New" w:cs="Courier New" w:hint="default"/>
      </w:rPr>
    </w:lvl>
    <w:lvl w:ilvl="5" w:tplc="04090005" w:tentative="1">
      <w:start w:val="1"/>
      <w:numFmt w:val="bullet"/>
      <w:lvlText w:val=""/>
      <w:lvlJc w:val="left"/>
      <w:pPr>
        <w:ind w:left="6361" w:hanging="360"/>
      </w:pPr>
      <w:rPr>
        <w:rFonts w:ascii="Wingdings" w:hAnsi="Wingdings" w:hint="default"/>
      </w:rPr>
    </w:lvl>
    <w:lvl w:ilvl="6" w:tplc="04090001" w:tentative="1">
      <w:start w:val="1"/>
      <w:numFmt w:val="bullet"/>
      <w:lvlText w:val=""/>
      <w:lvlJc w:val="left"/>
      <w:pPr>
        <w:ind w:left="7081" w:hanging="360"/>
      </w:pPr>
      <w:rPr>
        <w:rFonts w:ascii="Symbol" w:hAnsi="Symbol" w:hint="default"/>
      </w:rPr>
    </w:lvl>
    <w:lvl w:ilvl="7" w:tplc="04090003" w:tentative="1">
      <w:start w:val="1"/>
      <w:numFmt w:val="bullet"/>
      <w:lvlText w:val="o"/>
      <w:lvlJc w:val="left"/>
      <w:pPr>
        <w:ind w:left="7801" w:hanging="360"/>
      </w:pPr>
      <w:rPr>
        <w:rFonts w:ascii="Courier New" w:hAnsi="Courier New" w:cs="Courier New" w:hint="default"/>
      </w:rPr>
    </w:lvl>
    <w:lvl w:ilvl="8" w:tplc="04090005" w:tentative="1">
      <w:start w:val="1"/>
      <w:numFmt w:val="bullet"/>
      <w:lvlText w:val=""/>
      <w:lvlJc w:val="left"/>
      <w:pPr>
        <w:ind w:left="8521" w:hanging="360"/>
      </w:pPr>
      <w:rPr>
        <w:rFonts w:ascii="Wingdings" w:hAnsi="Wingdings" w:hint="default"/>
      </w:rPr>
    </w:lvl>
  </w:abstractNum>
  <w:abstractNum w:abstractNumId="11" w15:restartNumberingAfterBreak="0">
    <w:nsid w:val="60197544"/>
    <w:multiLevelType w:val="hybridMultilevel"/>
    <w:tmpl w:val="82DE0532"/>
    <w:lvl w:ilvl="0" w:tplc="8786A198">
      <w:start w:val="1"/>
      <w:numFmt w:val="bullet"/>
      <w:lvlText w:val=""/>
      <w:lvlJc w:val="left"/>
      <w:pPr>
        <w:ind w:left="1004" w:hanging="360"/>
      </w:pPr>
      <w:rPr>
        <w:rFonts w:ascii="Symbol" w:hAnsi="Symbol"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F015A33"/>
    <w:multiLevelType w:val="multilevel"/>
    <w:tmpl w:val="476E944E"/>
    <w:styleLink w:val="AureconAppendix"/>
    <w:lvl w:ilvl="0">
      <w:start w:val="1"/>
      <w:numFmt w:val="none"/>
      <w:pStyle w:val="Appendixheading"/>
      <w:lvlText w:val=""/>
      <w:lvlJc w:val="left"/>
      <w:pPr>
        <w:ind w:left="0" w:firstLine="0"/>
      </w:pPr>
      <w:rPr>
        <w:rFonts w:hint="default"/>
      </w:rPr>
    </w:lvl>
    <w:lvl w:ilvl="1">
      <w:start w:val="1"/>
      <w:numFmt w:val="none"/>
      <w:pStyle w:val="Appendixtitl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783736B6"/>
    <w:multiLevelType w:val="hybridMultilevel"/>
    <w:tmpl w:val="811CB276"/>
    <w:lvl w:ilvl="0" w:tplc="EFEE33C2">
      <w:start w:val="1"/>
      <w:numFmt w:val="bullet"/>
      <w:pStyle w:val="ListParagraph"/>
      <w:lvlText w:val=""/>
      <w:lvlJc w:val="left"/>
      <w:pPr>
        <w:ind w:left="558" w:hanging="360"/>
      </w:pPr>
      <w:rPr>
        <w:rFonts w:ascii="Symbol" w:hAnsi="Symbol" w:hint="default"/>
        <w:w w:val="99"/>
        <w:sz w:val="28"/>
        <w:szCs w:val="28"/>
        <w:lang w:val="vi" w:eastAsia="en-US" w:bidi="ar-SA"/>
      </w:rPr>
    </w:lvl>
    <w:lvl w:ilvl="1" w:tplc="B44C3802">
      <w:numFmt w:val="bullet"/>
      <w:lvlText w:val="•"/>
      <w:lvlJc w:val="left"/>
      <w:pPr>
        <w:ind w:left="1445" w:hanging="284"/>
      </w:pPr>
      <w:rPr>
        <w:rFonts w:hint="default"/>
        <w:lang w:val="vi" w:eastAsia="en-US" w:bidi="ar-SA"/>
      </w:rPr>
    </w:lvl>
    <w:lvl w:ilvl="2" w:tplc="ECC84758">
      <w:numFmt w:val="bullet"/>
      <w:lvlText w:val="•"/>
      <w:lvlJc w:val="left"/>
      <w:pPr>
        <w:ind w:left="2410" w:hanging="284"/>
      </w:pPr>
      <w:rPr>
        <w:rFonts w:hint="default"/>
        <w:lang w:val="vi" w:eastAsia="en-US" w:bidi="ar-SA"/>
      </w:rPr>
    </w:lvl>
    <w:lvl w:ilvl="3" w:tplc="6638E3B0">
      <w:numFmt w:val="bullet"/>
      <w:lvlText w:val="•"/>
      <w:lvlJc w:val="left"/>
      <w:pPr>
        <w:ind w:left="3375" w:hanging="284"/>
      </w:pPr>
      <w:rPr>
        <w:rFonts w:hint="default"/>
        <w:lang w:val="vi" w:eastAsia="en-US" w:bidi="ar-SA"/>
      </w:rPr>
    </w:lvl>
    <w:lvl w:ilvl="4" w:tplc="736096B0">
      <w:numFmt w:val="bullet"/>
      <w:lvlText w:val="•"/>
      <w:lvlJc w:val="left"/>
      <w:pPr>
        <w:ind w:left="4340" w:hanging="284"/>
      </w:pPr>
      <w:rPr>
        <w:rFonts w:hint="default"/>
        <w:lang w:val="vi" w:eastAsia="en-US" w:bidi="ar-SA"/>
      </w:rPr>
    </w:lvl>
    <w:lvl w:ilvl="5" w:tplc="79461706">
      <w:numFmt w:val="bullet"/>
      <w:lvlText w:val="•"/>
      <w:lvlJc w:val="left"/>
      <w:pPr>
        <w:ind w:left="5305" w:hanging="284"/>
      </w:pPr>
      <w:rPr>
        <w:rFonts w:hint="default"/>
        <w:lang w:val="vi" w:eastAsia="en-US" w:bidi="ar-SA"/>
      </w:rPr>
    </w:lvl>
    <w:lvl w:ilvl="6" w:tplc="A1DAA39A">
      <w:numFmt w:val="bullet"/>
      <w:lvlText w:val="•"/>
      <w:lvlJc w:val="left"/>
      <w:pPr>
        <w:ind w:left="6270" w:hanging="284"/>
      </w:pPr>
      <w:rPr>
        <w:rFonts w:hint="default"/>
        <w:lang w:val="vi" w:eastAsia="en-US" w:bidi="ar-SA"/>
      </w:rPr>
    </w:lvl>
    <w:lvl w:ilvl="7" w:tplc="B9125ADE">
      <w:numFmt w:val="bullet"/>
      <w:lvlText w:val="•"/>
      <w:lvlJc w:val="left"/>
      <w:pPr>
        <w:ind w:left="7235" w:hanging="284"/>
      </w:pPr>
      <w:rPr>
        <w:rFonts w:hint="default"/>
        <w:lang w:val="vi" w:eastAsia="en-US" w:bidi="ar-SA"/>
      </w:rPr>
    </w:lvl>
    <w:lvl w:ilvl="8" w:tplc="52F60DA4">
      <w:numFmt w:val="bullet"/>
      <w:lvlText w:val="•"/>
      <w:lvlJc w:val="left"/>
      <w:pPr>
        <w:ind w:left="8200" w:hanging="284"/>
      </w:pPr>
      <w:rPr>
        <w:rFonts w:hint="default"/>
        <w:lang w:val="vi" w:eastAsia="en-US" w:bidi="ar-SA"/>
      </w:rPr>
    </w:lvl>
  </w:abstractNum>
  <w:num w:numId="1" w16cid:durableId="1913999407">
    <w:abstractNumId w:val="6"/>
  </w:num>
  <w:num w:numId="2" w16cid:durableId="64307879">
    <w:abstractNumId w:val="2"/>
  </w:num>
  <w:num w:numId="3" w16cid:durableId="169952263">
    <w:abstractNumId w:val="2"/>
  </w:num>
  <w:num w:numId="4" w16cid:durableId="1399278704">
    <w:abstractNumId w:val="0"/>
  </w:num>
  <w:num w:numId="5" w16cid:durableId="2136556987">
    <w:abstractNumId w:val="1"/>
  </w:num>
  <w:num w:numId="6" w16cid:durableId="56127021">
    <w:abstractNumId w:val="5"/>
    <w:lvlOverride w:ilvl="0">
      <w:lvl w:ilvl="0">
        <w:start w:val="1"/>
        <w:numFmt w:val="lowerLetter"/>
        <w:pStyle w:val="Numbera"/>
        <w:lvlText w:val="%1)"/>
        <w:lvlJc w:val="left"/>
        <w:pPr>
          <w:ind w:left="454"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lowerRoman"/>
        <w:pStyle w:val="Numberi"/>
        <w:lvlText w:val="%2)"/>
        <w:lvlJc w:val="left"/>
        <w:pPr>
          <w:ind w:left="908" w:hanging="45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7" w16cid:durableId="1457483732">
    <w:abstractNumId w:val="3"/>
  </w:num>
  <w:num w:numId="8" w16cid:durableId="1372654735">
    <w:abstractNumId w:val="12"/>
  </w:num>
  <w:num w:numId="9" w16cid:durableId="1260913152">
    <w:abstractNumId w:val="12"/>
  </w:num>
  <w:num w:numId="10" w16cid:durableId="1641300878">
    <w:abstractNumId w:val="8"/>
  </w:num>
  <w:num w:numId="11" w16cid:durableId="61218113">
    <w:abstractNumId w:val="13"/>
  </w:num>
  <w:num w:numId="12" w16cid:durableId="586234480">
    <w:abstractNumId w:val="7"/>
  </w:num>
  <w:num w:numId="13" w16cid:durableId="1261797302">
    <w:abstractNumId w:val="10"/>
  </w:num>
  <w:num w:numId="14" w16cid:durableId="15695781">
    <w:abstractNumId w:val="4"/>
  </w:num>
  <w:num w:numId="15" w16cid:durableId="1158231813">
    <w:abstractNumId w:val="4"/>
  </w:num>
  <w:num w:numId="16" w16cid:durableId="2075272163">
    <w:abstractNumId w:val="9"/>
  </w:num>
  <w:num w:numId="17" w16cid:durableId="44126846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attachedTemplate r:id="rId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urrentBrand" w:val="Aurecon"/>
  </w:docVars>
  <w:rsids>
    <w:rsidRoot w:val="00556BD8"/>
    <w:rsid w:val="000013B8"/>
    <w:rsid w:val="0000183B"/>
    <w:rsid w:val="00002246"/>
    <w:rsid w:val="0000423B"/>
    <w:rsid w:val="000048D0"/>
    <w:rsid w:val="00010930"/>
    <w:rsid w:val="00013F0B"/>
    <w:rsid w:val="000209E3"/>
    <w:rsid w:val="00020E25"/>
    <w:rsid w:val="0002175A"/>
    <w:rsid w:val="00023A52"/>
    <w:rsid w:val="00024D80"/>
    <w:rsid w:val="00026124"/>
    <w:rsid w:val="000324FB"/>
    <w:rsid w:val="000365DD"/>
    <w:rsid w:val="000422D8"/>
    <w:rsid w:val="0004459B"/>
    <w:rsid w:val="0004626B"/>
    <w:rsid w:val="0005165A"/>
    <w:rsid w:val="00053793"/>
    <w:rsid w:val="00056078"/>
    <w:rsid w:val="0006107F"/>
    <w:rsid w:val="0006141F"/>
    <w:rsid w:val="00063071"/>
    <w:rsid w:val="00067B88"/>
    <w:rsid w:val="00067F51"/>
    <w:rsid w:val="000715C9"/>
    <w:rsid w:val="00071F8A"/>
    <w:rsid w:val="00071FDF"/>
    <w:rsid w:val="00075EA0"/>
    <w:rsid w:val="00076AD3"/>
    <w:rsid w:val="000802C6"/>
    <w:rsid w:val="00080E3F"/>
    <w:rsid w:val="00083116"/>
    <w:rsid w:val="00083731"/>
    <w:rsid w:val="0008408B"/>
    <w:rsid w:val="00084270"/>
    <w:rsid w:val="00085F44"/>
    <w:rsid w:val="0009250B"/>
    <w:rsid w:val="0009413C"/>
    <w:rsid w:val="000956E2"/>
    <w:rsid w:val="00097259"/>
    <w:rsid w:val="000A01A2"/>
    <w:rsid w:val="000A4DF6"/>
    <w:rsid w:val="000A65B8"/>
    <w:rsid w:val="000C7841"/>
    <w:rsid w:val="000C7ACA"/>
    <w:rsid w:val="000D1D3C"/>
    <w:rsid w:val="000D4987"/>
    <w:rsid w:val="000D4DEA"/>
    <w:rsid w:val="000D72B8"/>
    <w:rsid w:val="000D7F13"/>
    <w:rsid w:val="000E4275"/>
    <w:rsid w:val="000E4359"/>
    <w:rsid w:val="000E4A94"/>
    <w:rsid w:val="000E4D50"/>
    <w:rsid w:val="000F182A"/>
    <w:rsid w:val="000F4FD9"/>
    <w:rsid w:val="000F5F56"/>
    <w:rsid w:val="000F7D3B"/>
    <w:rsid w:val="001028C1"/>
    <w:rsid w:val="001103F8"/>
    <w:rsid w:val="0011719C"/>
    <w:rsid w:val="001228E1"/>
    <w:rsid w:val="00123B67"/>
    <w:rsid w:val="001244C2"/>
    <w:rsid w:val="00127B10"/>
    <w:rsid w:val="001306ED"/>
    <w:rsid w:val="00130E5D"/>
    <w:rsid w:val="00135672"/>
    <w:rsid w:val="0015098D"/>
    <w:rsid w:val="001511A9"/>
    <w:rsid w:val="00166DC6"/>
    <w:rsid w:val="00170FD0"/>
    <w:rsid w:val="00172A2A"/>
    <w:rsid w:val="00176B67"/>
    <w:rsid w:val="001773E6"/>
    <w:rsid w:val="00183189"/>
    <w:rsid w:val="00192B88"/>
    <w:rsid w:val="001931CF"/>
    <w:rsid w:val="001937AE"/>
    <w:rsid w:val="00195EC0"/>
    <w:rsid w:val="00196D4C"/>
    <w:rsid w:val="001A0276"/>
    <w:rsid w:val="001A23C6"/>
    <w:rsid w:val="001A4CDB"/>
    <w:rsid w:val="001A4F5B"/>
    <w:rsid w:val="001A698A"/>
    <w:rsid w:val="001A73CA"/>
    <w:rsid w:val="001B0DAA"/>
    <w:rsid w:val="001B1012"/>
    <w:rsid w:val="001B3907"/>
    <w:rsid w:val="001B41E6"/>
    <w:rsid w:val="001B5010"/>
    <w:rsid w:val="001B5418"/>
    <w:rsid w:val="001B69AE"/>
    <w:rsid w:val="001B73A6"/>
    <w:rsid w:val="001B7ED1"/>
    <w:rsid w:val="001C009F"/>
    <w:rsid w:val="001C2077"/>
    <w:rsid w:val="001C68A5"/>
    <w:rsid w:val="001D0731"/>
    <w:rsid w:val="001D1645"/>
    <w:rsid w:val="001D183B"/>
    <w:rsid w:val="001D2BC1"/>
    <w:rsid w:val="001D4184"/>
    <w:rsid w:val="001D4A09"/>
    <w:rsid w:val="001D5697"/>
    <w:rsid w:val="001D728A"/>
    <w:rsid w:val="001E1FB1"/>
    <w:rsid w:val="001E5AC8"/>
    <w:rsid w:val="001E7346"/>
    <w:rsid w:val="001F1FCD"/>
    <w:rsid w:val="001F3D5C"/>
    <w:rsid w:val="001F48F1"/>
    <w:rsid w:val="001F5DC1"/>
    <w:rsid w:val="001F77F5"/>
    <w:rsid w:val="00200C70"/>
    <w:rsid w:val="002013C3"/>
    <w:rsid w:val="002038BC"/>
    <w:rsid w:val="00204E45"/>
    <w:rsid w:val="00206598"/>
    <w:rsid w:val="002116D6"/>
    <w:rsid w:val="0021179E"/>
    <w:rsid w:val="00215F9F"/>
    <w:rsid w:val="00220932"/>
    <w:rsid w:val="00223664"/>
    <w:rsid w:val="00224548"/>
    <w:rsid w:val="0022561B"/>
    <w:rsid w:val="00226541"/>
    <w:rsid w:val="00230381"/>
    <w:rsid w:val="00231B71"/>
    <w:rsid w:val="002328C7"/>
    <w:rsid w:val="00234E6A"/>
    <w:rsid w:val="00241174"/>
    <w:rsid w:val="00241DC2"/>
    <w:rsid w:val="00245A87"/>
    <w:rsid w:val="00246663"/>
    <w:rsid w:val="00247554"/>
    <w:rsid w:val="00247A8B"/>
    <w:rsid w:val="00253A2D"/>
    <w:rsid w:val="0025627C"/>
    <w:rsid w:val="002569AB"/>
    <w:rsid w:val="00260365"/>
    <w:rsid w:val="002611BE"/>
    <w:rsid w:val="002617C9"/>
    <w:rsid w:val="00261B13"/>
    <w:rsid w:val="00261B8E"/>
    <w:rsid w:val="00264801"/>
    <w:rsid w:val="00271CF9"/>
    <w:rsid w:val="002761CE"/>
    <w:rsid w:val="002809BD"/>
    <w:rsid w:val="00280E2F"/>
    <w:rsid w:val="0028374C"/>
    <w:rsid w:val="00292FE2"/>
    <w:rsid w:val="0029316C"/>
    <w:rsid w:val="002A1555"/>
    <w:rsid w:val="002A279D"/>
    <w:rsid w:val="002A501E"/>
    <w:rsid w:val="002A5F50"/>
    <w:rsid w:val="002B00CE"/>
    <w:rsid w:val="002B0945"/>
    <w:rsid w:val="002B0BAC"/>
    <w:rsid w:val="002B3924"/>
    <w:rsid w:val="002B3D3A"/>
    <w:rsid w:val="002B6237"/>
    <w:rsid w:val="002C346D"/>
    <w:rsid w:val="002C4417"/>
    <w:rsid w:val="002C6DB1"/>
    <w:rsid w:val="002D7BA3"/>
    <w:rsid w:val="002E4E3A"/>
    <w:rsid w:val="002E5A37"/>
    <w:rsid w:val="002F0143"/>
    <w:rsid w:val="002F12F0"/>
    <w:rsid w:val="002F377E"/>
    <w:rsid w:val="002F641D"/>
    <w:rsid w:val="002F7FB6"/>
    <w:rsid w:val="00300585"/>
    <w:rsid w:val="00303D82"/>
    <w:rsid w:val="00305B91"/>
    <w:rsid w:val="00311118"/>
    <w:rsid w:val="00311743"/>
    <w:rsid w:val="003119E4"/>
    <w:rsid w:val="0031423D"/>
    <w:rsid w:val="00315ACA"/>
    <w:rsid w:val="00316BEC"/>
    <w:rsid w:val="00321BF3"/>
    <w:rsid w:val="003222C2"/>
    <w:rsid w:val="0032243B"/>
    <w:rsid w:val="003232D0"/>
    <w:rsid w:val="0032425C"/>
    <w:rsid w:val="003245F8"/>
    <w:rsid w:val="00325583"/>
    <w:rsid w:val="00325632"/>
    <w:rsid w:val="00325B5B"/>
    <w:rsid w:val="00325B76"/>
    <w:rsid w:val="003304CE"/>
    <w:rsid w:val="00330622"/>
    <w:rsid w:val="00330A5B"/>
    <w:rsid w:val="0033668A"/>
    <w:rsid w:val="00340B05"/>
    <w:rsid w:val="003422EE"/>
    <w:rsid w:val="0034254E"/>
    <w:rsid w:val="00345AF6"/>
    <w:rsid w:val="00347C36"/>
    <w:rsid w:val="00347E40"/>
    <w:rsid w:val="003503D4"/>
    <w:rsid w:val="00350D3C"/>
    <w:rsid w:val="00351CDD"/>
    <w:rsid w:val="0035279A"/>
    <w:rsid w:val="0035452B"/>
    <w:rsid w:val="00354570"/>
    <w:rsid w:val="00355CBB"/>
    <w:rsid w:val="003612BC"/>
    <w:rsid w:val="003612C0"/>
    <w:rsid w:val="00361D0C"/>
    <w:rsid w:val="00365832"/>
    <w:rsid w:val="003662E9"/>
    <w:rsid w:val="00366391"/>
    <w:rsid w:val="00366F79"/>
    <w:rsid w:val="00370B8B"/>
    <w:rsid w:val="0037174B"/>
    <w:rsid w:val="00372B49"/>
    <w:rsid w:val="003776E3"/>
    <w:rsid w:val="00380216"/>
    <w:rsid w:val="00380759"/>
    <w:rsid w:val="00382191"/>
    <w:rsid w:val="00391D0E"/>
    <w:rsid w:val="00392186"/>
    <w:rsid w:val="00394141"/>
    <w:rsid w:val="003975FE"/>
    <w:rsid w:val="003A58F1"/>
    <w:rsid w:val="003A71DE"/>
    <w:rsid w:val="003B04E9"/>
    <w:rsid w:val="003B0930"/>
    <w:rsid w:val="003B63E0"/>
    <w:rsid w:val="003B6D1B"/>
    <w:rsid w:val="003C02D0"/>
    <w:rsid w:val="003C0A08"/>
    <w:rsid w:val="003C3FC0"/>
    <w:rsid w:val="003C481A"/>
    <w:rsid w:val="003C51A6"/>
    <w:rsid w:val="003C5292"/>
    <w:rsid w:val="003C706C"/>
    <w:rsid w:val="003D055F"/>
    <w:rsid w:val="003D3B3C"/>
    <w:rsid w:val="003D6412"/>
    <w:rsid w:val="003D7F13"/>
    <w:rsid w:val="003E1607"/>
    <w:rsid w:val="003E197A"/>
    <w:rsid w:val="003E55D7"/>
    <w:rsid w:val="003E5DD5"/>
    <w:rsid w:val="003E5E01"/>
    <w:rsid w:val="003E71C8"/>
    <w:rsid w:val="003F04AE"/>
    <w:rsid w:val="003F0A74"/>
    <w:rsid w:val="003F12DD"/>
    <w:rsid w:val="00402405"/>
    <w:rsid w:val="004034D4"/>
    <w:rsid w:val="0040393B"/>
    <w:rsid w:val="00403A43"/>
    <w:rsid w:val="00404171"/>
    <w:rsid w:val="004057E4"/>
    <w:rsid w:val="00406E9D"/>
    <w:rsid w:val="00407D42"/>
    <w:rsid w:val="00412AF1"/>
    <w:rsid w:val="004148C7"/>
    <w:rsid w:val="004168D6"/>
    <w:rsid w:val="0041770E"/>
    <w:rsid w:val="0042189D"/>
    <w:rsid w:val="004229E0"/>
    <w:rsid w:val="0042427B"/>
    <w:rsid w:val="004273DB"/>
    <w:rsid w:val="00431101"/>
    <w:rsid w:val="00431EC2"/>
    <w:rsid w:val="00440E5E"/>
    <w:rsid w:val="00446A6E"/>
    <w:rsid w:val="00452A3B"/>
    <w:rsid w:val="00453412"/>
    <w:rsid w:val="00453E25"/>
    <w:rsid w:val="0045532E"/>
    <w:rsid w:val="004601CA"/>
    <w:rsid w:val="00460EE8"/>
    <w:rsid w:val="00462A2F"/>
    <w:rsid w:val="00463E35"/>
    <w:rsid w:val="00464B66"/>
    <w:rsid w:val="00464C7F"/>
    <w:rsid w:val="004654FF"/>
    <w:rsid w:val="00467D95"/>
    <w:rsid w:val="00470D6C"/>
    <w:rsid w:val="004714E2"/>
    <w:rsid w:val="004729FB"/>
    <w:rsid w:val="00472C98"/>
    <w:rsid w:val="0047386F"/>
    <w:rsid w:val="004739A0"/>
    <w:rsid w:val="004746E6"/>
    <w:rsid w:val="0048155D"/>
    <w:rsid w:val="00481AE1"/>
    <w:rsid w:val="00481BB6"/>
    <w:rsid w:val="00483761"/>
    <w:rsid w:val="00486EA6"/>
    <w:rsid w:val="00486EAA"/>
    <w:rsid w:val="00487F11"/>
    <w:rsid w:val="004906B3"/>
    <w:rsid w:val="00490AA2"/>
    <w:rsid w:val="00490B0F"/>
    <w:rsid w:val="004918E3"/>
    <w:rsid w:val="00496C59"/>
    <w:rsid w:val="004A1281"/>
    <w:rsid w:val="004A17DE"/>
    <w:rsid w:val="004A3868"/>
    <w:rsid w:val="004A59CF"/>
    <w:rsid w:val="004A6EE7"/>
    <w:rsid w:val="004B11AD"/>
    <w:rsid w:val="004B142A"/>
    <w:rsid w:val="004B4B3E"/>
    <w:rsid w:val="004B51B1"/>
    <w:rsid w:val="004C038C"/>
    <w:rsid w:val="004C0ECE"/>
    <w:rsid w:val="004C172F"/>
    <w:rsid w:val="004C1DCF"/>
    <w:rsid w:val="004C2DD9"/>
    <w:rsid w:val="004C2FA1"/>
    <w:rsid w:val="004C6509"/>
    <w:rsid w:val="004D118D"/>
    <w:rsid w:val="004D3759"/>
    <w:rsid w:val="004D60EA"/>
    <w:rsid w:val="004D7885"/>
    <w:rsid w:val="004D7A29"/>
    <w:rsid w:val="004E2242"/>
    <w:rsid w:val="004E4502"/>
    <w:rsid w:val="004E5851"/>
    <w:rsid w:val="004F14FA"/>
    <w:rsid w:val="004F2544"/>
    <w:rsid w:val="004F3634"/>
    <w:rsid w:val="004F36CB"/>
    <w:rsid w:val="004F63E3"/>
    <w:rsid w:val="004F674F"/>
    <w:rsid w:val="004F7CEB"/>
    <w:rsid w:val="005003B3"/>
    <w:rsid w:val="005012E1"/>
    <w:rsid w:val="0050299C"/>
    <w:rsid w:val="005031CB"/>
    <w:rsid w:val="00503782"/>
    <w:rsid w:val="00503D71"/>
    <w:rsid w:val="00503F85"/>
    <w:rsid w:val="00505EC3"/>
    <w:rsid w:val="00507307"/>
    <w:rsid w:val="005121FD"/>
    <w:rsid w:val="00512474"/>
    <w:rsid w:val="00513D13"/>
    <w:rsid w:val="00515984"/>
    <w:rsid w:val="00515D5A"/>
    <w:rsid w:val="00517060"/>
    <w:rsid w:val="00520A60"/>
    <w:rsid w:val="00521FE7"/>
    <w:rsid w:val="00523104"/>
    <w:rsid w:val="005265D9"/>
    <w:rsid w:val="00526E87"/>
    <w:rsid w:val="0052778C"/>
    <w:rsid w:val="005328FE"/>
    <w:rsid w:val="005413CE"/>
    <w:rsid w:val="005447F1"/>
    <w:rsid w:val="0054690D"/>
    <w:rsid w:val="00554038"/>
    <w:rsid w:val="00556BD8"/>
    <w:rsid w:val="0056018F"/>
    <w:rsid w:val="00560C41"/>
    <w:rsid w:val="00561076"/>
    <w:rsid w:val="00562395"/>
    <w:rsid w:val="00563FFA"/>
    <w:rsid w:val="00564170"/>
    <w:rsid w:val="0056487F"/>
    <w:rsid w:val="00566299"/>
    <w:rsid w:val="00570EDB"/>
    <w:rsid w:val="00572C77"/>
    <w:rsid w:val="005735C9"/>
    <w:rsid w:val="005736AA"/>
    <w:rsid w:val="00573F5E"/>
    <w:rsid w:val="00574978"/>
    <w:rsid w:val="00575493"/>
    <w:rsid w:val="005775F7"/>
    <w:rsid w:val="00581A7B"/>
    <w:rsid w:val="00585962"/>
    <w:rsid w:val="005913F3"/>
    <w:rsid w:val="005939E8"/>
    <w:rsid w:val="00594B0A"/>
    <w:rsid w:val="005956F8"/>
    <w:rsid w:val="0059598C"/>
    <w:rsid w:val="00596465"/>
    <w:rsid w:val="00596B9F"/>
    <w:rsid w:val="005A289D"/>
    <w:rsid w:val="005B1EB1"/>
    <w:rsid w:val="005B47B4"/>
    <w:rsid w:val="005B56B9"/>
    <w:rsid w:val="005B7A37"/>
    <w:rsid w:val="005B7EDB"/>
    <w:rsid w:val="005C12D2"/>
    <w:rsid w:val="005C161F"/>
    <w:rsid w:val="005C5754"/>
    <w:rsid w:val="005C590B"/>
    <w:rsid w:val="005C595C"/>
    <w:rsid w:val="005D0B4F"/>
    <w:rsid w:val="005D0C59"/>
    <w:rsid w:val="005D15B2"/>
    <w:rsid w:val="005D191E"/>
    <w:rsid w:val="005E39D9"/>
    <w:rsid w:val="005F2234"/>
    <w:rsid w:val="005F27E8"/>
    <w:rsid w:val="005F5822"/>
    <w:rsid w:val="00600181"/>
    <w:rsid w:val="00600931"/>
    <w:rsid w:val="006046AD"/>
    <w:rsid w:val="00610374"/>
    <w:rsid w:val="00610A59"/>
    <w:rsid w:val="00613FBD"/>
    <w:rsid w:val="0061412D"/>
    <w:rsid w:val="00614388"/>
    <w:rsid w:val="00615934"/>
    <w:rsid w:val="0062307C"/>
    <w:rsid w:val="0062438F"/>
    <w:rsid w:val="006249ED"/>
    <w:rsid w:val="006312C4"/>
    <w:rsid w:val="00634896"/>
    <w:rsid w:val="006350B7"/>
    <w:rsid w:val="00637329"/>
    <w:rsid w:val="00641AC5"/>
    <w:rsid w:val="00641B82"/>
    <w:rsid w:val="00641BD0"/>
    <w:rsid w:val="00642C6C"/>
    <w:rsid w:val="0065110F"/>
    <w:rsid w:val="00653B85"/>
    <w:rsid w:val="00655C77"/>
    <w:rsid w:val="006604A7"/>
    <w:rsid w:val="00661115"/>
    <w:rsid w:val="00664827"/>
    <w:rsid w:val="00664E88"/>
    <w:rsid w:val="0066757B"/>
    <w:rsid w:val="00672D13"/>
    <w:rsid w:val="00675E2D"/>
    <w:rsid w:val="00692E82"/>
    <w:rsid w:val="00696033"/>
    <w:rsid w:val="00697F5F"/>
    <w:rsid w:val="006A19B8"/>
    <w:rsid w:val="006A2243"/>
    <w:rsid w:val="006A22A9"/>
    <w:rsid w:val="006A2EC8"/>
    <w:rsid w:val="006A30DF"/>
    <w:rsid w:val="006A33B5"/>
    <w:rsid w:val="006A3492"/>
    <w:rsid w:val="006A360E"/>
    <w:rsid w:val="006A5EA5"/>
    <w:rsid w:val="006A61F2"/>
    <w:rsid w:val="006B0683"/>
    <w:rsid w:val="006B282D"/>
    <w:rsid w:val="006B564B"/>
    <w:rsid w:val="006B7400"/>
    <w:rsid w:val="006B7D2B"/>
    <w:rsid w:val="006C0C48"/>
    <w:rsid w:val="006C1970"/>
    <w:rsid w:val="006C1CEA"/>
    <w:rsid w:val="006C3D59"/>
    <w:rsid w:val="006C43C8"/>
    <w:rsid w:val="006D21D7"/>
    <w:rsid w:val="006D325C"/>
    <w:rsid w:val="006D5A28"/>
    <w:rsid w:val="006D615B"/>
    <w:rsid w:val="006E5CC1"/>
    <w:rsid w:val="006F2F74"/>
    <w:rsid w:val="006F3398"/>
    <w:rsid w:val="006F5676"/>
    <w:rsid w:val="006F6D9D"/>
    <w:rsid w:val="006F796C"/>
    <w:rsid w:val="00703BDE"/>
    <w:rsid w:val="007043A1"/>
    <w:rsid w:val="007059BA"/>
    <w:rsid w:val="0070713B"/>
    <w:rsid w:val="00710D22"/>
    <w:rsid w:val="0071112A"/>
    <w:rsid w:val="0071354A"/>
    <w:rsid w:val="00716B13"/>
    <w:rsid w:val="00723813"/>
    <w:rsid w:val="00724546"/>
    <w:rsid w:val="00730271"/>
    <w:rsid w:val="0073146F"/>
    <w:rsid w:val="0073167B"/>
    <w:rsid w:val="0073461F"/>
    <w:rsid w:val="007363BD"/>
    <w:rsid w:val="00736CED"/>
    <w:rsid w:val="007405F7"/>
    <w:rsid w:val="00741A93"/>
    <w:rsid w:val="007504A9"/>
    <w:rsid w:val="00752A0A"/>
    <w:rsid w:val="0075445A"/>
    <w:rsid w:val="00754EDB"/>
    <w:rsid w:val="007551E4"/>
    <w:rsid w:val="00755DCB"/>
    <w:rsid w:val="007620DB"/>
    <w:rsid w:val="00763292"/>
    <w:rsid w:val="00766B36"/>
    <w:rsid w:val="00766C39"/>
    <w:rsid w:val="007746CB"/>
    <w:rsid w:val="00775917"/>
    <w:rsid w:val="007769BD"/>
    <w:rsid w:val="00781C57"/>
    <w:rsid w:val="00783E19"/>
    <w:rsid w:val="007857DC"/>
    <w:rsid w:val="0078740F"/>
    <w:rsid w:val="00794AB6"/>
    <w:rsid w:val="00795A50"/>
    <w:rsid w:val="007977C9"/>
    <w:rsid w:val="007A47E7"/>
    <w:rsid w:val="007A5234"/>
    <w:rsid w:val="007B0029"/>
    <w:rsid w:val="007B358F"/>
    <w:rsid w:val="007B359D"/>
    <w:rsid w:val="007B452D"/>
    <w:rsid w:val="007C1004"/>
    <w:rsid w:val="007C169C"/>
    <w:rsid w:val="007C3DC4"/>
    <w:rsid w:val="007C707E"/>
    <w:rsid w:val="007C79A4"/>
    <w:rsid w:val="007D0D2C"/>
    <w:rsid w:val="007D0EBC"/>
    <w:rsid w:val="007D13A4"/>
    <w:rsid w:val="007D5BD5"/>
    <w:rsid w:val="007D7B27"/>
    <w:rsid w:val="007E0C3C"/>
    <w:rsid w:val="007E32F8"/>
    <w:rsid w:val="007E77B9"/>
    <w:rsid w:val="007F4DCA"/>
    <w:rsid w:val="0080135D"/>
    <w:rsid w:val="00803A24"/>
    <w:rsid w:val="00806798"/>
    <w:rsid w:val="008068A7"/>
    <w:rsid w:val="00806950"/>
    <w:rsid w:val="00810E65"/>
    <w:rsid w:val="00813D61"/>
    <w:rsid w:val="0081499B"/>
    <w:rsid w:val="0081589E"/>
    <w:rsid w:val="00816957"/>
    <w:rsid w:val="00817D8C"/>
    <w:rsid w:val="00823883"/>
    <w:rsid w:val="00830D01"/>
    <w:rsid w:val="0083105D"/>
    <w:rsid w:val="0083125C"/>
    <w:rsid w:val="008350A2"/>
    <w:rsid w:val="00835C81"/>
    <w:rsid w:val="0083634F"/>
    <w:rsid w:val="008433C8"/>
    <w:rsid w:val="00845E6C"/>
    <w:rsid w:val="00847BCA"/>
    <w:rsid w:val="008510FB"/>
    <w:rsid w:val="008525A0"/>
    <w:rsid w:val="00855505"/>
    <w:rsid w:val="008556C1"/>
    <w:rsid w:val="008557C9"/>
    <w:rsid w:val="008567CA"/>
    <w:rsid w:val="00861B72"/>
    <w:rsid w:val="00863ECB"/>
    <w:rsid w:val="008640CE"/>
    <w:rsid w:val="00865405"/>
    <w:rsid w:val="00866E31"/>
    <w:rsid w:val="008674E3"/>
    <w:rsid w:val="008678A0"/>
    <w:rsid w:val="00870FFD"/>
    <w:rsid w:val="008726A2"/>
    <w:rsid w:val="00873590"/>
    <w:rsid w:val="00873D4D"/>
    <w:rsid w:val="008767B9"/>
    <w:rsid w:val="00880EDA"/>
    <w:rsid w:val="008817C9"/>
    <w:rsid w:val="00881C15"/>
    <w:rsid w:val="00882449"/>
    <w:rsid w:val="008834E7"/>
    <w:rsid w:val="00883B2F"/>
    <w:rsid w:val="00886B9F"/>
    <w:rsid w:val="008909A2"/>
    <w:rsid w:val="00890C4A"/>
    <w:rsid w:val="008912EA"/>
    <w:rsid w:val="00891632"/>
    <w:rsid w:val="00894245"/>
    <w:rsid w:val="00897F54"/>
    <w:rsid w:val="008A062F"/>
    <w:rsid w:val="008A5C05"/>
    <w:rsid w:val="008A60C5"/>
    <w:rsid w:val="008B03CA"/>
    <w:rsid w:val="008B0B1D"/>
    <w:rsid w:val="008B1090"/>
    <w:rsid w:val="008B372E"/>
    <w:rsid w:val="008B55F6"/>
    <w:rsid w:val="008C01D1"/>
    <w:rsid w:val="008C02F8"/>
    <w:rsid w:val="008C151C"/>
    <w:rsid w:val="008C3F3A"/>
    <w:rsid w:val="008C3F6A"/>
    <w:rsid w:val="008C73F5"/>
    <w:rsid w:val="008D2328"/>
    <w:rsid w:val="008D73EF"/>
    <w:rsid w:val="008E02CB"/>
    <w:rsid w:val="008E64A7"/>
    <w:rsid w:val="008E6AFA"/>
    <w:rsid w:val="008E6CFB"/>
    <w:rsid w:val="008E7BA7"/>
    <w:rsid w:val="008F033C"/>
    <w:rsid w:val="008F388D"/>
    <w:rsid w:val="00901802"/>
    <w:rsid w:val="00905085"/>
    <w:rsid w:val="009051B9"/>
    <w:rsid w:val="00912D21"/>
    <w:rsid w:val="00915740"/>
    <w:rsid w:val="0091592A"/>
    <w:rsid w:val="00915C4C"/>
    <w:rsid w:val="00920451"/>
    <w:rsid w:val="00922269"/>
    <w:rsid w:val="00925BA7"/>
    <w:rsid w:val="00930184"/>
    <w:rsid w:val="00930691"/>
    <w:rsid w:val="00931DB2"/>
    <w:rsid w:val="009325C8"/>
    <w:rsid w:val="00932CC7"/>
    <w:rsid w:val="0093417D"/>
    <w:rsid w:val="00936C02"/>
    <w:rsid w:val="00940156"/>
    <w:rsid w:val="00941DDA"/>
    <w:rsid w:val="009435BA"/>
    <w:rsid w:val="00943FEA"/>
    <w:rsid w:val="00947513"/>
    <w:rsid w:val="00951851"/>
    <w:rsid w:val="00951EAB"/>
    <w:rsid w:val="009548DA"/>
    <w:rsid w:val="00957477"/>
    <w:rsid w:val="009602F5"/>
    <w:rsid w:val="009604E6"/>
    <w:rsid w:val="00960A0E"/>
    <w:rsid w:val="009627AA"/>
    <w:rsid w:val="009639E6"/>
    <w:rsid w:val="009659D1"/>
    <w:rsid w:val="00970372"/>
    <w:rsid w:val="00970B82"/>
    <w:rsid w:val="0097126E"/>
    <w:rsid w:val="009755FF"/>
    <w:rsid w:val="00980E29"/>
    <w:rsid w:val="00983B84"/>
    <w:rsid w:val="00986457"/>
    <w:rsid w:val="00986CBC"/>
    <w:rsid w:val="009872F2"/>
    <w:rsid w:val="00987893"/>
    <w:rsid w:val="00990645"/>
    <w:rsid w:val="0099195F"/>
    <w:rsid w:val="0099582E"/>
    <w:rsid w:val="009961D4"/>
    <w:rsid w:val="009969C0"/>
    <w:rsid w:val="009A1B73"/>
    <w:rsid w:val="009A1C11"/>
    <w:rsid w:val="009A264E"/>
    <w:rsid w:val="009A2852"/>
    <w:rsid w:val="009A3590"/>
    <w:rsid w:val="009A7F5D"/>
    <w:rsid w:val="009B02D9"/>
    <w:rsid w:val="009B048F"/>
    <w:rsid w:val="009B1166"/>
    <w:rsid w:val="009B468B"/>
    <w:rsid w:val="009B47F9"/>
    <w:rsid w:val="009B71C0"/>
    <w:rsid w:val="009C1871"/>
    <w:rsid w:val="009C6368"/>
    <w:rsid w:val="009D0733"/>
    <w:rsid w:val="009D66A6"/>
    <w:rsid w:val="009D7FFE"/>
    <w:rsid w:val="009E06DB"/>
    <w:rsid w:val="009E2C06"/>
    <w:rsid w:val="009E5CB9"/>
    <w:rsid w:val="009E5EDB"/>
    <w:rsid w:val="009F1ED2"/>
    <w:rsid w:val="009F2DF1"/>
    <w:rsid w:val="009F4845"/>
    <w:rsid w:val="009F5A43"/>
    <w:rsid w:val="009F6902"/>
    <w:rsid w:val="009F7770"/>
    <w:rsid w:val="009F7F1C"/>
    <w:rsid w:val="00A054E3"/>
    <w:rsid w:val="00A058FB"/>
    <w:rsid w:val="00A0710A"/>
    <w:rsid w:val="00A0769F"/>
    <w:rsid w:val="00A07C14"/>
    <w:rsid w:val="00A07C6C"/>
    <w:rsid w:val="00A11B27"/>
    <w:rsid w:val="00A11E94"/>
    <w:rsid w:val="00A1292A"/>
    <w:rsid w:val="00A13112"/>
    <w:rsid w:val="00A134B9"/>
    <w:rsid w:val="00A17ECC"/>
    <w:rsid w:val="00A22800"/>
    <w:rsid w:val="00A26DD5"/>
    <w:rsid w:val="00A3022A"/>
    <w:rsid w:val="00A333E5"/>
    <w:rsid w:val="00A33784"/>
    <w:rsid w:val="00A342A0"/>
    <w:rsid w:val="00A34D64"/>
    <w:rsid w:val="00A37CA2"/>
    <w:rsid w:val="00A4135B"/>
    <w:rsid w:val="00A423C5"/>
    <w:rsid w:val="00A45966"/>
    <w:rsid w:val="00A46BD6"/>
    <w:rsid w:val="00A47DA3"/>
    <w:rsid w:val="00A50101"/>
    <w:rsid w:val="00A51F9F"/>
    <w:rsid w:val="00A525B7"/>
    <w:rsid w:val="00A53F88"/>
    <w:rsid w:val="00A54E00"/>
    <w:rsid w:val="00A550DE"/>
    <w:rsid w:val="00A563E6"/>
    <w:rsid w:val="00A56510"/>
    <w:rsid w:val="00A60D48"/>
    <w:rsid w:val="00A60E32"/>
    <w:rsid w:val="00A63472"/>
    <w:rsid w:val="00A6380F"/>
    <w:rsid w:val="00A63D8A"/>
    <w:rsid w:val="00A64214"/>
    <w:rsid w:val="00A67965"/>
    <w:rsid w:val="00A67A41"/>
    <w:rsid w:val="00A7117C"/>
    <w:rsid w:val="00A71C9B"/>
    <w:rsid w:val="00A71D33"/>
    <w:rsid w:val="00A737C5"/>
    <w:rsid w:val="00A747F6"/>
    <w:rsid w:val="00A75950"/>
    <w:rsid w:val="00A77CC3"/>
    <w:rsid w:val="00A86885"/>
    <w:rsid w:val="00A90635"/>
    <w:rsid w:val="00A90BB1"/>
    <w:rsid w:val="00A92D9B"/>
    <w:rsid w:val="00A93E29"/>
    <w:rsid w:val="00AA1AA3"/>
    <w:rsid w:val="00AA2B15"/>
    <w:rsid w:val="00AA3F44"/>
    <w:rsid w:val="00AA4BE4"/>
    <w:rsid w:val="00AA7023"/>
    <w:rsid w:val="00AB0537"/>
    <w:rsid w:val="00AB5A05"/>
    <w:rsid w:val="00AB5FB9"/>
    <w:rsid w:val="00AB667F"/>
    <w:rsid w:val="00AC143B"/>
    <w:rsid w:val="00AC2A83"/>
    <w:rsid w:val="00AC30F5"/>
    <w:rsid w:val="00AC5C35"/>
    <w:rsid w:val="00AD11A6"/>
    <w:rsid w:val="00AD3640"/>
    <w:rsid w:val="00AD465F"/>
    <w:rsid w:val="00AE0090"/>
    <w:rsid w:val="00AE14F0"/>
    <w:rsid w:val="00AE21CF"/>
    <w:rsid w:val="00AE3776"/>
    <w:rsid w:val="00AE567C"/>
    <w:rsid w:val="00AE6646"/>
    <w:rsid w:val="00AF4B53"/>
    <w:rsid w:val="00AF5900"/>
    <w:rsid w:val="00AF5C6E"/>
    <w:rsid w:val="00AF7235"/>
    <w:rsid w:val="00B03591"/>
    <w:rsid w:val="00B0381E"/>
    <w:rsid w:val="00B0491A"/>
    <w:rsid w:val="00B04CD6"/>
    <w:rsid w:val="00B062DA"/>
    <w:rsid w:val="00B12942"/>
    <w:rsid w:val="00B12AE5"/>
    <w:rsid w:val="00B148B8"/>
    <w:rsid w:val="00B14DB3"/>
    <w:rsid w:val="00B2725C"/>
    <w:rsid w:val="00B3087C"/>
    <w:rsid w:val="00B316A7"/>
    <w:rsid w:val="00B32B00"/>
    <w:rsid w:val="00B379A6"/>
    <w:rsid w:val="00B408F8"/>
    <w:rsid w:val="00B4253B"/>
    <w:rsid w:val="00B4483B"/>
    <w:rsid w:val="00B4508D"/>
    <w:rsid w:val="00B51110"/>
    <w:rsid w:val="00B51ACF"/>
    <w:rsid w:val="00B51B42"/>
    <w:rsid w:val="00B54B0B"/>
    <w:rsid w:val="00B562A7"/>
    <w:rsid w:val="00B56807"/>
    <w:rsid w:val="00B60E6D"/>
    <w:rsid w:val="00B654B6"/>
    <w:rsid w:val="00B65F95"/>
    <w:rsid w:val="00B67A2A"/>
    <w:rsid w:val="00B67AC2"/>
    <w:rsid w:val="00B7354F"/>
    <w:rsid w:val="00B74818"/>
    <w:rsid w:val="00B7595A"/>
    <w:rsid w:val="00B75BE0"/>
    <w:rsid w:val="00B764BD"/>
    <w:rsid w:val="00B765CD"/>
    <w:rsid w:val="00B81092"/>
    <w:rsid w:val="00B83C6F"/>
    <w:rsid w:val="00B8524F"/>
    <w:rsid w:val="00B8750F"/>
    <w:rsid w:val="00B91212"/>
    <w:rsid w:val="00B92305"/>
    <w:rsid w:val="00B94F57"/>
    <w:rsid w:val="00B95909"/>
    <w:rsid w:val="00BA08C9"/>
    <w:rsid w:val="00BA0EDF"/>
    <w:rsid w:val="00BA33DC"/>
    <w:rsid w:val="00BA5E44"/>
    <w:rsid w:val="00BA63C0"/>
    <w:rsid w:val="00BA6598"/>
    <w:rsid w:val="00BA6868"/>
    <w:rsid w:val="00BA7518"/>
    <w:rsid w:val="00BA770B"/>
    <w:rsid w:val="00BA7C64"/>
    <w:rsid w:val="00BB50F3"/>
    <w:rsid w:val="00BC2A85"/>
    <w:rsid w:val="00BC3663"/>
    <w:rsid w:val="00BC432F"/>
    <w:rsid w:val="00BC4583"/>
    <w:rsid w:val="00BC46DC"/>
    <w:rsid w:val="00BC5847"/>
    <w:rsid w:val="00BC7D64"/>
    <w:rsid w:val="00BD03AC"/>
    <w:rsid w:val="00BD3163"/>
    <w:rsid w:val="00BD450F"/>
    <w:rsid w:val="00BD6C26"/>
    <w:rsid w:val="00BE0F94"/>
    <w:rsid w:val="00BE2182"/>
    <w:rsid w:val="00BE2C33"/>
    <w:rsid w:val="00BE34A7"/>
    <w:rsid w:val="00BE6E82"/>
    <w:rsid w:val="00BE7B2B"/>
    <w:rsid w:val="00BE7C62"/>
    <w:rsid w:val="00BF1B8F"/>
    <w:rsid w:val="00BF26B6"/>
    <w:rsid w:val="00BF49CD"/>
    <w:rsid w:val="00BF5130"/>
    <w:rsid w:val="00BF7F43"/>
    <w:rsid w:val="00C0117C"/>
    <w:rsid w:val="00C018EB"/>
    <w:rsid w:val="00C048F9"/>
    <w:rsid w:val="00C04FF0"/>
    <w:rsid w:val="00C069E9"/>
    <w:rsid w:val="00C105D3"/>
    <w:rsid w:val="00C11F2B"/>
    <w:rsid w:val="00C13584"/>
    <w:rsid w:val="00C1443F"/>
    <w:rsid w:val="00C15468"/>
    <w:rsid w:val="00C15E19"/>
    <w:rsid w:val="00C17D9D"/>
    <w:rsid w:val="00C2033C"/>
    <w:rsid w:val="00C20963"/>
    <w:rsid w:val="00C22272"/>
    <w:rsid w:val="00C22D60"/>
    <w:rsid w:val="00C25C3B"/>
    <w:rsid w:val="00C27547"/>
    <w:rsid w:val="00C27736"/>
    <w:rsid w:val="00C27F5F"/>
    <w:rsid w:val="00C3277D"/>
    <w:rsid w:val="00C374C0"/>
    <w:rsid w:val="00C456B4"/>
    <w:rsid w:val="00C46A03"/>
    <w:rsid w:val="00C50240"/>
    <w:rsid w:val="00C51035"/>
    <w:rsid w:val="00C51581"/>
    <w:rsid w:val="00C51FAD"/>
    <w:rsid w:val="00C53F62"/>
    <w:rsid w:val="00C54774"/>
    <w:rsid w:val="00C55552"/>
    <w:rsid w:val="00C623A3"/>
    <w:rsid w:val="00C6423C"/>
    <w:rsid w:val="00C651DC"/>
    <w:rsid w:val="00C663D6"/>
    <w:rsid w:val="00C6750D"/>
    <w:rsid w:val="00C70266"/>
    <w:rsid w:val="00C719A5"/>
    <w:rsid w:val="00C75621"/>
    <w:rsid w:val="00C76743"/>
    <w:rsid w:val="00C83005"/>
    <w:rsid w:val="00C85B52"/>
    <w:rsid w:val="00C87B46"/>
    <w:rsid w:val="00C87CAC"/>
    <w:rsid w:val="00C9047E"/>
    <w:rsid w:val="00C90D5D"/>
    <w:rsid w:val="00C9277B"/>
    <w:rsid w:val="00C92BD6"/>
    <w:rsid w:val="00C9625D"/>
    <w:rsid w:val="00C96B8A"/>
    <w:rsid w:val="00C96CEF"/>
    <w:rsid w:val="00C96D5F"/>
    <w:rsid w:val="00C972F1"/>
    <w:rsid w:val="00CA050E"/>
    <w:rsid w:val="00CA220D"/>
    <w:rsid w:val="00CB1699"/>
    <w:rsid w:val="00CB55D6"/>
    <w:rsid w:val="00CB6E2D"/>
    <w:rsid w:val="00CB75E5"/>
    <w:rsid w:val="00CB76C7"/>
    <w:rsid w:val="00CC76A3"/>
    <w:rsid w:val="00CC78A6"/>
    <w:rsid w:val="00CD153C"/>
    <w:rsid w:val="00CD5CEB"/>
    <w:rsid w:val="00CD5D4C"/>
    <w:rsid w:val="00CE040E"/>
    <w:rsid w:val="00CE1253"/>
    <w:rsid w:val="00CE1B4E"/>
    <w:rsid w:val="00CE2C6A"/>
    <w:rsid w:val="00CE3098"/>
    <w:rsid w:val="00CE31C8"/>
    <w:rsid w:val="00CE34BB"/>
    <w:rsid w:val="00CE5FDE"/>
    <w:rsid w:val="00CE72FA"/>
    <w:rsid w:val="00CF10BF"/>
    <w:rsid w:val="00CF1120"/>
    <w:rsid w:val="00CF388E"/>
    <w:rsid w:val="00CF5BB6"/>
    <w:rsid w:val="00CF5F20"/>
    <w:rsid w:val="00CF6ABA"/>
    <w:rsid w:val="00D01648"/>
    <w:rsid w:val="00D01658"/>
    <w:rsid w:val="00D02013"/>
    <w:rsid w:val="00D023CC"/>
    <w:rsid w:val="00D037A2"/>
    <w:rsid w:val="00D06561"/>
    <w:rsid w:val="00D11468"/>
    <w:rsid w:val="00D12594"/>
    <w:rsid w:val="00D14BE2"/>
    <w:rsid w:val="00D15193"/>
    <w:rsid w:val="00D162B8"/>
    <w:rsid w:val="00D1714E"/>
    <w:rsid w:val="00D17A1E"/>
    <w:rsid w:val="00D22652"/>
    <w:rsid w:val="00D24245"/>
    <w:rsid w:val="00D30ADA"/>
    <w:rsid w:val="00D456BE"/>
    <w:rsid w:val="00D478EF"/>
    <w:rsid w:val="00D5071C"/>
    <w:rsid w:val="00D525FD"/>
    <w:rsid w:val="00D52E00"/>
    <w:rsid w:val="00D54F2F"/>
    <w:rsid w:val="00D5671B"/>
    <w:rsid w:val="00D5695D"/>
    <w:rsid w:val="00D577F5"/>
    <w:rsid w:val="00D57852"/>
    <w:rsid w:val="00D5796B"/>
    <w:rsid w:val="00D61192"/>
    <w:rsid w:val="00D63D5E"/>
    <w:rsid w:val="00D64424"/>
    <w:rsid w:val="00D65A5B"/>
    <w:rsid w:val="00D66037"/>
    <w:rsid w:val="00D6799A"/>
    <w:rsid w:val="00D70730"/>
    <w:rsid w:val="00D710EC"/>
    <w:rsid w:val="00D73A7F"/>
    <w:rsid w:val="00D832F3"/>
    <w:rsid w:val="00D85EF6"/>
    <w:rsid w:val="00D904C2"/>
    <w:rsid w:val="00D924AA"/>
    <w:rsid w:val="00D93F5F"/>
    <w:rsid w:val="00D93FC3"/>
    <w:rsid w:val="00D95EFB"/>
    <w:rsid w:val="00D972B5"/>
    <w:rsid w:val="00DA1050"/>
    <w:rsid w:val="00DA70F0"/>
    <w:rsid w:val="00DB01A7"/>
    <w:rsid w:val="00DB0BE1"/>
    <w:rsid w:val="00DB3C06"/>
    <w:rsid w:val="00DB5960"/>
    <w:rsid w:val="00DB654C"/>
    <w:rsid w:val="00DB6C3C"/>
    <w:rsid w:val="00DB7AB7"/>
    <w:rsid w:val="00DB7D7D"/>
    <w:rsid w:val="00DC085F"/>
    <w:rsid w:val="00DC369C"/>
    <w:rsid w:val="00DC3902"/>
    <w:rsid w:val="00DC4E12"/>
    <w:rsid w:val="00DD5B86"/>
    <w:rsid w:val="00DD5EE0"/>
    <w:rsid w:val="00DD6813"/>
    <w:rsid w:val="00DD6D1B"/>
    <w:rsid w:val="00DD7EA1"/>
    <w:rsid w:val="00DE2318"/>
    <w:rsid w:val="00DE23B5"/>
    <w:rsid w:val="00DE5EE0"/>
    <w:rsid w:val="00DF1775"/>
    <w:rsid w:val="00DF34FD"/>
    <w:rsid w:val="00DF3C71"/>
    <w:rsid w:val="00DF4CC6"/>
    <w:rsid w:val="00DF63D6"/>
    <w:rsid w:val="00E00B70"/>
    <w:rsid w:val="00E015E4"/>
    <w:rsid w:val="00E01748"/>
    <w:rsid w:val="00E03D34"/>
    <w:rsid w:val="00E041E5"/>
    <w:rsid w:val="00E07531"/>
    <w:rsid w:val="00E111C1"/>
    <w:rsid w:val="00E127A4"/>
    <w:rsid w:val="00E141E1"/>
    <w:rsid w:val="00E146BF"/>
    <w:rsid w:val="00E17369"/>
    <w:rsid w:val="00E17778"/>
    <w:rsid w:val="00E17899"/>
    <w:rsid w:val="00E230E2"/>
    <w:rsid w:val="00E234E6"/>
    <w:rsid w:val="00E308CE"/>
    <w:rsid w:val="00E338FD"/>
    <w:rsid w:val="00E367E2"/>
    <w:rsid w:val="00E374F6"/>
    <w:rsid w:val="00E413A9"/>
    <w:rsid w:val="00E41D95"/>
    <w:rsid w:val="00E42CB7"/>
    <w:rsid w:val="00E445EB"/>
    <w:rsid w:val="00E45460"/>
    <w:rsid w:val="00E456A5"/>
    <w:rsid w:val="00E50000"/>
    <w:rsid w:val="00E50085"/>
    <w:rsid w:val="00E50808"/>
    <w:rsid w:val="00E50A32"/>
    <w:rsid w:val="00E5115F"/>
    <w:rsid w:val="00E54859"/>
    <w:rsid w:val="00E554E9"/>
    <w:rsid w:val="00E55AF0"/>
    <w:rsid w:val="00E5675D"/>
    <w:rsid w:val="00E56F36"/>
    <w:rsid w:val="00E647A4"/>
    <w:rsid w:val="00E7067F"/>
    <w:rsid w:val="00E70B61"/>
    <w:rsid w:val="00E777CD"/>
    <w:rsid w:val="00E77975"/>
    <w:rsid w:val="00E82547"/>
    <w:rsid w:val="00E82C55"/>
    <w:rsid w:val="00E83DB5"/>
    <w:rsid w:val="00E914A5"/>
    <w:rsid w:val="00E91A7F"/>
    <w:rsid w:val="00E9211B"/>
    <w:rsid w:val="00E93406"/>
    <w:rsid w:val="00E94B12"/>
    <w:rsid w:val="00E96C32"/>
    <w:rsid w:val="00E97277"/>
    <w:rsid w:val="00E97DDC"/>
    <w:rsid w:val="00E97FE6"/>
    <w:rsid w:val="00EA3C03"/>
    <w:rsid w:val="00EA4DF7"/>
    <w:rsid w:val="00EA5533"/>
    <w:rsid w:val="00EA5A9C"/>
    <w:rsid w:val="00EA5B5E"/>
    <w:rsid w:val="00EA6E99"/>
    <w:rsid w:val="00EB3CF6"/>
    <w:rsid w:val="00EB4567"/>
    <w:rsid w:val="00EB4A9E"/>
    <w:rsid w:val="00EB5018"/>
    <w:rsid w:val="00EB58A5"/>
    <w:rsid w:val="00EB6DF5"/>
    <w:rsid w:val="00EC0294"/>
    <w:rsid w:val="00EC0E5A"/>
    <w:rsid w:val="00EC145C"/>
    <w:rsid w:val="00EC3C68"/>
    <w:rsid w:val="00EC5E72"/>
    <w:rsid w:val="00EC607F"/>
    <w:rsid w:val="00EC7E03"/>
    <w:rsid w:val="00ED022D"/>
    <w:rsid w:val="00ED181D"/>
    <w:rsid w:val="00ED5550"/>
    <w:rsid w:val="00ED5F61"/>
    <w:rsid w:val="00EE4CE0"/>
    <w:rsid w:val="00EE4DBD"/>
    <w:rsid w:val="00EE5526"/>
    <w:rsid w:val="00EE791E"/>
    <w:rsid w:val="00EF41FD"/>
    <w:rsid w:val="00EF4A4D"/>
    <w:rsid w:val="00EF5218"/>
    <w:rsid w:val="00EF6A2D"/>
    <w:rsid w:val="00EF7AAF"/>
    <w:rsid w:val="00F00140"/>
    <w:rsid w:val="00F00E49"/>
    <w:rsid w:val="00F0115F"/>
    <w:rsid w:val="00F02572"/>
    <w:rsid w:val="00F05598"/>
    <w:rsid w:val="00F062A4"/>
    <w:rsid w:val="00F0726D"/>
    <w:rsid w:val="00F10351"/>
    <w:rsid w:val="00F10FA0"/>
    <w:rsid w:val="00F12D27"/>
    <w:rsid w:val="00F1464A"/>
    <w:rsid w:val="00F17AA1"/>
    <w:rsid w:val="00F2071D"/>
    <w:rsid w:val="00F217D3"/>
    <w:rsid w:val="00F222C9"/>
    <w:rsid w:val="00F2310A"/>
    <w:rsid w:val="00F23AD6"/>
    <w:rsid w:val="00F24BDC"/>
    <w:rsid w:val="00F25CAD"/>
    <w:rsid w:val="00F26ABA"/>
    <w:rsid w:val="00F26EB1"/>
    <w:rsid w:val="00F2784C"/>
    <w:rsid w:val="00F30EC4"/>
    <w:rsid w:val="00F3172D"/>
    <w:rsid w:val="00F323B8"/>
    <w:rsid w:val="00F3525D"/>
    <w:rsid w:val="00F4019A"/>
    <w:rsid w:val="00F42459"/>
    <w:rsid w:val="00F45A8A"/>
    <w:rsid w:val="00F47481"/>
    <w:rsid w:val="00F5008F"/>
    <w:rsid w:val="00F5041E"/>
    <w:rsid w:val="00F5287B"/>
    <w:rsid w:val="00F553E1"/>
    <w:rsid w:val="00F560C4"/>
    <w:rsid w:val="00F57CBE"/>
    <w:rsid w:val="00F61BFF"/>
    <w:rsid w:val="00F726EA"/>
    <w:rsid w:val="00F74124"/>
    <w:rsid w:val="00F80439"/>
    <w:rsid w:val="00F80E1E"/>
    <w:rsid w:val="00F81048"/>
    <w:rsid w:val="00F833BC"/>
    <w:rsid w:val="00F84FE1"/>
    <w:rsid w:val="00F87CF5"/>
    <w:rsid w:val="00FB2755"/>
    <w:rsid w:val="00FB2D18"/>
    <w:rsid w:val="00FB3671"/>
    <w:rsid w:val="00FB4BD9"/>
    <w:rsid w:val="00FB6523"/>
    <w:rsid w:val="00FB7C52"/>
    <w:rsid w:val="00FC0AC1"/>
    <w:rsid w:val="00FC10A0"/>
    <w:rsid w:val="00FC5D53"/>
    <w:rsid w:val="00FD3C61"/>
    <w:rsid w:val="00FD5021"/>
    <w:rsid w:val="00FE016A"/>
    <w:rsid w:val="00FE030F"/>
    <w:rsid w:val="00FE4C6C"/>
    <w:rsid w:val="00FE6542"/>
    <w:rsid w:val="00FF1D3B"/>
    <w:rsid w:val="00FF1F56"/>
    <w:rsid w:val="00FF27FF"/>
    <w:rsid w:val="00FF3392"/>
    <w:rsid w:val="00FF3BD3"/>
    <w:rsid w:val="00FF4371"/>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C8CC7"/>
  <w15:chartTrackingRefBased/>
  <w15:docId w15:val="{568E33CA-9BB7-4033-8431-B123701AD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locked="1" w:uiPriority="63"/>
    <w:lsdException w:name="Medium Shading 2" w:locked="1"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locked="1" w:uiPriority="72"/>
    <w:lsdException w:name="Colorful Grid" w:locked="1" w:uiPriority="73"/>
    <w:lsdException w:name="Light Shading Accent 1" w:uiPriority="60"/>
    <w:lsdException w:name="Light List Accent 1" w:uiPriority="61"/>
    <w:lsdException w:name="Light Grid Accent 1" w:uiPriority="62"/>
    <w:lsdException w:name="Medium Shading 1 Accent 1" w:locked="1" w:uiPriority="63"/>
    <w:lsdException w:name="Medium Shading 2 Accent 1" w:locked="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ocked="1" w:uiPriority="72"/>
    <w:lsdException w:name="Colorful Grid Accent 1" w:locked="1" w:uiPriority="73"/>
    <w:lsdException w:name="Light Shading Accent 2" w:uiPriority="60"/>
    <w:lsdException w:name="Light List Accent 2" w:uiPriority="61"/>
    <w:lsdException w:name="Light Grid Accent 2" w:uiPriority="62"/>
    <w:lsdException w:name="Medium Shading 1 Accent 2" w:locked="1" w:uiPriority="63"/>
    <w:lsdException w:name="Medium Shading 2 Accent 2" w:locked="1"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locked="1" w:uiPriority="72"/>
    <w:lsdException w:name="Colorful Grid Accent 2" w:locked="1" w:uiPriority="73"/>
    <w:lsdException w:name="Light Shading Accent 3" w:uiPriority="60"/>
    <w:lsdException w:name="Light List Accent 3" w:uiPriority="61"/>
    <w:lsdException w:name="Light Grid Accent 3" w:uiPriority="62"/>
    <w:lsdException w:name="Medium Shading 1 Accent 3" w:locked="1" w:uiPriority="63"/>
    <w:lsdException w:name="Medium Shading 2 Accent 3" w:locked="1"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locked="1" w:uiPriority="72"/>
    <w:lsdException w:name="Colorful Grid Accent 3" w:locked="1" w:uiPriority="73"/>
    <w:lsdException w:name="Light Shading Accent 4" w:uiPriority="60"/>
    <w:lsdException w:name="Light List Accent 4" w:uiPriority="61"/>
    <w:lsdException w:name="Light Grid Accent 4" w:uiPriority="62"/>
    <w:lsdException w:name="Medium Shading 1 Accent 4" w:locked="1" w:uiPriority="63"/>
    <w:lsdException w:name="Medium Shading 2 Accent 4" w:locked="1"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locked="1" w:uiPriority="72"/>
    <w:lsdException w:name="Colorful Grid Accent 4" w:locked="1" w:uiPriority="73"/>
    <w:lsdException w:name="Light Shading Accent 5" w:uiPriority="60"/>
    <w:lsdException w:name="Light List Accent 5" w:uiPriority="61"/>
    <w:lsdException w:name="Light Grid Accent 5" w:uiPriority="62"/>
    <w:lsdException w:name="Medium Shading 1 Accent 5" w:locked="1" w:uiPriority="63"/>
    <w:lsdException w:name="Medium Shading 2 Accent 5" w:locked="1"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locked="1" w:uiPriority="72"/>
    <w:lsdException w:name="Colorful Grid Accent 5" w:locked="1" w:uiPriority="73"/>
    <w:lsdException w:name="Light Shading Accent 6" w:uiPriority="60"/>
    <w:lsdException w:name="Light List Accent 6" w:uiPriority="61"/>
    <w:lsdException w:name="Light Grid Accent 6" w:uiPriority="62"/>
    <w:lsdException w:name="Medium Shading 1 Accent 6" w:locked="1" w:uiPriority="63"/>
    <w:lsdException w:name="Medium Shading 2 Accent 6" w:locked="1"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DA3"/>
    <w:pPr>
      <w:spacing w:after="0" w:line="240" w:lineRule="auto"/>
    </w:pPr>
    <w:rPr>
      <w:lang w:val="en-GB"/>
    </w:rPr>
  </w:style>
  <w:style w:type="paragraph" w:styleId="Heading1">
    <w:name w:val="heading 1"/>
    <w:basedOn w:val="Normal"/>
    <w:next w:val="BodyText"/>
    <w:link w:val="Heading1Char"/>
    <w:autoRedefine/>
    <w:uiPriority w:val="9"/>
    <w:qFormat/>
    <w:rsid w:val="00CE34BB"/>
    <w:pPr>
      <w:widowControl w:val="0"/>
      <w:numPr>
        <w:numId w:val="14"/>
      </w:numPr>
      <w:tabs>
        <w:tab w:val="left" w:pos="426"/>
      </w:tabs>
      <w:spacing w:before="60" w:after="60"/>
      <w:ind w:left="0" w:firstLine="142"/>
      <w:outlineLvl w:val="0"/>
    </w:pPr>
    <w:rPr>
      <w:rFonts w:ascii="Times New Roman" w:eastAsiaTheme="majorEastAsia" w:hAnsi="Times New Roman" w:cstheme="majorHAnsi"/>
      <w:b/>
      <w:bCs/>
      <w:sz w:val="28"/>
      <w:szCs w:val="40"/>
    </w:rPr>
  </w:style>
  <w:style w:type="paragraph" w:styleId="Heading2">
    <w:name w:val="heading 2"/>
    <w:aliases w:val="h2,Part B 2,H2,BVI2,Heading 2-BVI,RepHead2,body,h2.H2,1.1,UNDERRUBRIK 1-2,heading 2body,Reset numbering,Subhead A,test,Attribute Heading 2,l2,list 2,list 2,heading 2TOC,Head 2,List level 2,Header 2"/>
    <w:basedOn w:val="Normal"/>
    <w:next w:val="BodyText"/>
    <w:link w:val="Heading2Char"/>
    <w:uiPriority w:val="9"/>
    <w:unhideWhenUsed/>
    <w:qFormat/>
    <w:rsid w:val="00CE34BB"/>
    <w:pPr>
      <w:keepNext/>
      <w:keepLines/>
      <w:numPr>
        <w:ilvl w:val="1"/>
        <w:numId w:val="14"/>
      </w:numPr>
      <w:spacing w:before="60" w:after="60"/>
      <w:ind w:left="0" w:firstLine="142"/>
      <w:outlineLvl w:val="1"/>
    </w:pPr>
    <w:rPr>
      <w:rFonts w:ascii="Times New Roman" w:eastAsiaTheme="majorEastAsia" w:hAnsi="Times New Roman"/>
      <w:b/>
      <w:bCs/>
      <w:sz w:val="28"/>
      <w:szCs w:val="32"/>
    </w:rPr>
  </w:style>
  <w:style w:type="paragraph" w:styleId="Heading3">
    <w:name w:val="heading 3"/>
    <w:basedOn w:val="Normal"/>
    <w:next w:val="BodyText"/>
    <w:link w:val="Heading3Char"/>
    <w:uiPriority w:val="9"/>
    <w:unhideWhenUsed/>
    <w:qFormat/>
    <w:rsid w:val="00855505"/>
    <w:pPr>
      <w:keepNext/>
      <w:keepLines/>
      <w:numPr>
        <w:ilvl w:val="2"/>
        <w:numId w:val="3"/>
      </w:numPr>
      <w:spacing w:before="400" w:after="120" w:line="276" w:lineRule="auto"/>
      <w:outlineLvl w:val="2"/>
    </w:pPr>
    <w:rPr>
      <w:rFonts w:asciiTheme="majorHAnsi" w:eastAsiaTheme="majorEastAsia" w:hAnsiTheme="majorHAnsi" w:cstheme="majorHAnsi"/>
      <w:b/>
      <w:bCs/>
      <w:color w:val="5F5F5F" w:themeColor="text2"/>
      <w:sz w:val="26"/>
      <w:szCs w:val="26"/>
    </w:rPr>
  </w:style>
  <w:style w:type="paragraph" w:styleId="Heading4">
    <w:name w:val="heading 4"/>
    <w:basedOn w:val="Normal"/>
    <w:next w:val="BodyText"/>
    <w:link w:val="Heading4Char"/>
    <w:uiPriority w:val="9"/>
    <w:unhideWhenUsed/>
    <w:qFormat/>
    <w:rsid w:val="00855505"/>
    <w:pPr>
      <w:keepNext/>
      <w:keepLines/>
      <w:spacing w:before="400" w:after="120" w:line="276" w:lineRule="auto"/>
      <w:outlineLvl w:val="3"/>
    </w:pPr>
    <w:rPr>
      <w:rFonts w:eastAsiaTheme="majorEastAsia" w:cstheme="majorBidi"/>
      <w:b/>
      <w:bCs/>
      <w:iCs/>
      <w:color w:val="353D30" w:themeColor="accent2"/>
      <w:sz w:val="24"/>
      <w:szCs w:val="24"/>
    </w:rPr>
  </w:style>
  <w:style w:type="paragraph" w:styleId="Heading5">
    <w:name w:val="heading 5"/>
    <w:basedOn w:val="Normal"/>
    <w:next w:val="BodyText"/>
    <w:link w:val="Heading5Char"/>
    <w:uiPriority w:val="9"/>
    <w:unhideWhenUsed/>
    <w:qFormat/>
    <w:rsid w:val="00855505"/>
    <w:pPr>
      <w:keepNext/>
      <w:keepLines/>
      <w:spacing w:before="400" w:after="120" w:line="276" w:lineRule="auto"/>
      <w:outlineLvl w:val="4"/>
    </w:pPr>
    <w:rPr>
      <w:rFonts w:asciiTheme="majorHAnsi" w:eastAsiaTheme="majorEastAsia" w:hAnsiTheme="majorHAnsi" w:cstheme="majorBidi"/>
      <w:b/>
      <w:color w:val="5F5F5F" w:themeColor="text2"/>
      <w:sz w:val="24"/>
      <w:szCs w:val="24"/>
    </w:rPr>
  </w:style>
  <w:style w:type="paragraph" w:styleId="Heading6">
    <w:name w:val="heading 6"/>
    <w:basedOn w:val="Normal"/>
    <w:next w:val="BodyText"/>
    <w:link w:val="Heading6Char"/>
    <w:uiPriority w:val="9"/>
    <w:unhideWhenUsed/>
    <w:qFormat/>
    <w:rsid w:val="00855505"/>
    <w:pPr>
      <w:keepNext/>
      <w:keepLines/>
      <w:spacing w:before="400" w:after="120" w:line="276" w:lineRule="auto"/>
      <w:outlineLvl w:val="5"/>
    </w:pPr>
    <w:rPr>
      <w:rFonts w:asciiTheme="majorHAnsi" w:eastAsiaTheme="majorEastAsia" w:hAnsiTheme="majorHAnsi" w:cstheme="majorBidi"/>
      <w:b/>
      <w:iCs/>
      <w:color w:val="000000" w:themeColor="text1"/>
    </w:rPr>
  </w:style>
  <w:style w:type="paragraph" w:styleId="Heading7">
    <w:name w:val="heading 7"/>
    <w:basedOn w:val="Normal"/>
    <w:next w:val="BodyText"/>
    <w:link w:val="Heading7Char"/>
    <w:uiPriority w:val="9"/>
    <w:unhideWhenUsed/>
    <w:qFormat/>
    <w:rsid w:val="00855505"/>
    <w:pPr>
      <w:keepNext/>
      <w:keepLines/>
      <w:spacing w:before="400" w:after="120" w:line="276" w:lineRule="auto"/>
      <w:outlineLvl w:val="6"/>
    </w:pPr>
    <w:rPr>
      <w:rFonts w:asciiTheme="majorHAnsi" w:eastAsiaTheme="majorEastAsia" w:hAnsiTheme="majorHAnsi" w:cstheme="majorBidi"/>
      <w:b/>
      <w:iCs/>
      <w:color w:val="5F5F5F" w:themeColor="text2"/>
    </w:rPr>
  </w:style>
  <w:style w:type="paragraph" w:styleId="Heading8">
    <w:name w:val="heading 8"/>
    <w:basedOn w:val="Normal"/>
    <w:next w:val="Normal"/>
    <w:link w:val="Heading8Char"/>
    <w:uiPriority w:val="9"/>
    <w:semiHidden/>
    <w:rsid w:val="00890C4A"/>
    <w:pPr>
      <w:keepNext/>
      <w:keepLines/>
      <w:spacing w:before="400" w:after="120"/>
      <w:outlineLvl w:val="7"/>
    </w:pPr>
    <w:rPr>
      <w:rFonts w:asciiTheme="majorHAnsi" w:eastAsiaTheme="majorEastAsia" w:hAnsiTheme="majorHAnsi" w:cstheme="majorBidi"/>
      <w:b/>
    </w:rPr>
  </w:style>
  <w:style w:type="paragraph" w:styleId="Heading9">
    <w:name w:val="heading 9"/>
    <w:basedOn w:val="Heading8"/>
    <w:next w:val="Normal"/>
    <w:link w:val="Heading9Char"/>
    <w:uiPriority w:val="9"/>
    <w:semiHidden/>
    <w:qFormat/>
    <w:rsid w:val="00890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C1443F"/>
    <w:pPr>
      <w:spacing w:after="120" w:line="276" w:lineRule="auto"/>
      <w:ind w:left="851" w:hanging="851"/>
    </w:pPr>
    <w:rPr>
      <w:b/>
      <w:bCs/>
      <w:color w:val="353D30" w:themeColor="accent2"/>
      <w:sz w:val="18"/>
      <w:szCs w:val="18"/>
    </w:rPr>
  </w:style>
  <w:style w:type="paragraph" w:styleId="NoSpacing">
    <w:name w:val="No Spacing"/>
    <w:basedOn w:val="Normal"/>
    <w:link w:val="NoSpacingChar"/>
    <w:uiPriority w:val="1"/>
    <w:qFormat/>
    <w:rsid w:val="00C1443F"/>
  </w:style>
  <w:style w:type="paragraph" w:customStyle="1" w:styleId="ChapterHeading">
    <w:name w:val="Chapter Heading"/>
    <w:basedOn w:val="Heading1"/>
    <w:next w:val="Normal"/>
    <w:link w:val="ChapterHeadingChar"/>
    <w:semiHidden/>
    <w:rsid w:val="00394141"/>
    <w:pPr>
      <w:numPr>
        <w:numId w:val="0"/>
      </w:numPr>
      <w:ind w:left="567" w:hanging="567"/>
      <w:outlineLvl w:val="9"/>
    </w:pPr>
    <w:rPr>
      <w:b w:val="0"/>
      <w:spacing w:val="5"/>
      <w:kern w:val="28"/>
      <w:sz w:val="70"/>
      <w:szCs w:val="70"/>
    </w:rPr>
  </w:style>
  <w:style w:type="character" w:customStyle="1" w:styleId="ChapterHeadingChar">
    <w:name w:val="Chapter Heading Char"/>
    <w:basedOn w:val="TitleChar"/>
    <w:link w:val="ChapterHeading"/>
    <w:semiHidden/>
    <w:rsid w:val="00C04FF0"/>
    <w:rPr>
      <w:rFonts w:asciiTheme="majorHAnsi" w:eastAsiaTheme="majorEastAsia" w:hAnsiTheme="majorHAnsi" w:cstheme="majorHAnsi"/>
      <w:bCs/>
      <w:color w:val="7AB800" w:themeColor="accent1"/>
      <w:spacing w:val="5"/>
      <w:kern w:val="28"/>
      <w:sz w:val="70"/>
      <w:szCs w:val="70"/>
      <w:lang w:val="en-GB"/>
    </w:rPr>
  </w:style>
  <w:style w:type="character" w:customStyle="1" w:styleId="Heading1Char">
    <w:name w:val="Heading 1 Char"/>
    <w:basedOn w:val="DefaultParagraphFont"/>
    <w:link w:val="Heading1"/>
    <w:uiPriority w:val="9"/>
    <w:rsid w:val="00CE34BB"/>
    <w:rPr>
      <w:rFonts w:ascii="Times New Roman" w:eastAsiaTheme="majorEastAsia" w:hAnsi="Times New Roman" w:cstheme="majorHAnsi"/>
      <w:b/>
      <w:bCs/>
      <w:sz w:val="28"/>
      <w:szCs w:val="40"/>
      <w:lang w:val="en-GB"/>
    </w:rPr>
  </w:style>
  <w:style w:type="paragraph" w:customStyle="1" w:styleId="Section">
    <w:name w:val="Section"/>
    <w:basedOn w:val="Title"/>
    <w:link w:val="SectionChar"/>
    <w:qFormat/>
    <w:rsid w:val="003C5292"/>
  </w:style>
  <w:style w:type="character" w:customStyle="1" w:styleId="SectionChar">
    <w:name w:val="Section Char"/>
    <w:basedOn w:val="TitleChar"/>
    <w:link w:val="Section"/>
    <w:rsid w:val="003C5292"/>
    <w:rPr>
      <w:rFonts w:ascii="Arial" w:eastAsiaTheme="majorEastAsia" w:hAnsi="Arial" w:cstheme="majorBidi"/>
      <w:color w:val="7AB800" w:themeColor="accent1"/>
      <w:spacing w:val="5"/>
      <w:kern w:val="28"/>
      <w:sz w:val="70"/>
      <w:szCs w:val="52"/>
    </w:rPr>
  </w:style>
  <w:style w:type="paragraph" w:styleId="Title">
    <w:name w:val="Title"/>
    <w:basedOn w:val="Normal"/>
    <w:next w:val="Normal"/>
    <w:link w:val="TitleChar"/>
    <w:uiPriority w:val="10"/>
    <w:semiHidden/>
    <w:qFormat/>
    <w:rsid w:val="00890C4A"/>
    <w:pPr>
      <w:spacing w:after="300"/>
      <w:contextualSpacing/>
    </w:pPr>
    <w:rPr>
      <w:rFonts w:ascii="Arial" w:eastAsiaTheme="majorEastAsia" w:hAnsi="Arial" w:cstheme="majorBidi"/>
      <w:color w:val="7AB800" w:themeColor="accent1"/>
      <w:spacing w:val="5"/>
      <w:kern w:val="28"/>
      <w:sz w:val="70"/>
      <w:szCs w:val="52"/>
      <w:lang w:val="en-AU"/>
    </w:rPr>
  </w:style>
  <w:style w:type="character" w:customStyle="1" w:styleId="TitleChar">
    <w:name w:val="Title Char"/>
    <w:basedOn w:val="DefaultParagraphFont"/>
    <w:link w:val="Title"/>
    <w:uiPriority w:val="10"/>
    <w:semiHidden/>
    <w:rsid w:val="00890C4A"/>
    <w:rPr>
      <w:rFonts w:ascii="Arial" w:eastAsiaTheme="majorEastAsia" w:hAnsi="Arial" w:cstheme="majorBidi"/>
      <w:color w:val="7AB800" w:themeColor="accent1"/>
      <w:spacing w:val="5"/>
      <w:kern w:val="28"/>
      <w:sz w:val="70"/>
      <w:szCs w:val="52"/>
    </w:rPr>
  </w:style>
  <w:style w:type="paragraph" w:customStyle="1" w:styleId="DividerTitle">
    <w:name w:val="Divider Title"/>
    <w:basedOn w:val="Normal"/>
    <w:link w:val="DividerTitleChar"/>
    <w:semiHidden/>
    <w:qFormat/>
    <w:rsid w:val="003C5292"/>
    <w:pPr>
      <w:keepNext/>
      <w:keepLines/>
      <w:spacing w:before="170" w:after="113"/>
      <w:ind w:left="567" w:hanging="567"/>
    </w:pPr>
    <w:rPr>
      <w:rFonts w:asciiTheme="majorHAnsi" w:eastAsiaTheme="majorEastAsia" w:hAnsiTheme="majorHAnsi" w:cstheme="majorHAnsi"/>
      <w:bCs/>
      <w:color w:val="FFFFFF" w:themeColor="background1"/>
      <w:spacing w:val="5"/>
      <w:kern w:val="28"/>
      <w:sz w:val="70"/>
      <w:szCs w:val="70"/>
      <w:lang w:val="en-AU"/>
    </w:rPr>
  </w:style>
  <w:style w:type="character" w:customStyle="1" w:styleId="DividerTitleChar">
    <w:name w:val="Divider Title Char"/>
    <w:basedOn w:val="DefaultParagraphFont"/>
    <w:link w:val="DividerTitle"/>
    <w:semiHidden/>
    <w:rsid w:val="003C5292"/>
    <w:rPr>
      <w:rFonts w:asciiTheme="majorHAnsi" w:eastAsiaTheme="majorEastAsia" w:hAnsiTheme="majorHAnsi" w:cstheme="majorHAnsi"/>
      <w:bCs/>
      <w:color w:val="FFFFFF" w:themeColor="background1"/>
      <w:spacing w:val="5"/>
      <w:kern w:val="28"/>
      <w:sz w:val="70"/>
      <w:szCs w:val="70"/>
    </w:rPr>
  </w:style>
  <w:style w:type="paragraph" w:styleId="TOC1">
    <w:name w:val="toc 1"/>
    <w:basedOn w:val="Normal"/>
    <w:next w:val="Normal"/>
    <w:uiPriority w:val="39"/>
    <w:unhideWhenUsed/>
    <w:rsid w:val="00F26EB1"/>
    <w:pPr>
      <w:tabs>
        <w:tab w:val="left" w:pos="283"/>
        <w:tab w:val="right" w:leader="dot" w:pos="9638"/>
      </w:tabs>
      <w:spacing w:before="240" w:after="60" w:line="276" w:lineRule="auto"/>
      <w:ind w:left="720" w:hanging="720"/>
      <w:contextualSpacing/>
    </w:pPr>
    <w:rPr>
      <w:b/>
      <w:noProof/>
      <w:color w:val="353D30" w:themeColor="accent2"/>
    </w:rPr>
  </w:style>
  <w:style w:type="paragraph" w:customStyle="1" w:styleId="InfoBoxInfoTitle">
    <w:name w:val="InfoBox Info Title"/>
    <w:basedOn w:val="Normal"/>
    <w:semiHidden/>
    <w:qFormat/>
    <w:rsid w:val="003C5292"/>
    <w:pPr>
      <w:spacing w:before="100" w:after="30"/>
    </w:pPr>
    <w:rPr>
      <w:b/>
      <w:color w:val="353D30" w:themeColor="accent2"/>
      <w:sz w:val="17"/>
    </w:rPr>
  </w:style>
  <w:style w:type="paragraph" w:customStyle="1" w:styleId="InfoBoxInfoText">
    <w:name w:val="InfoBox Info Text"/>
    <w:basedOn w:val="InfoBoxInfoTitle"/>
    <w:semiHidden/>
    <w:qFormat/>
    <w:rsid w:val="003C5292"/>
    <w:pPr>
      <w:spacing w:before="10"/>
    </w:pPr>
    <w:rPr>
      <w:b w:val="0"/>
      <w:color w:val="auto"/>
    </w:rPr>
  </w:style>
  <w:style w:type="paragraph" w:customStyle="1" w:styleId="InfoBoxNormal">
    <w:name w:val="InfoBox Normal"/>
    <w:basedOn w:val="InfoBoxInfoText"/>
    <w:semiHidden/>
    <w:qFormat/>
    <w:rsid w:val="003C5292"/>
    <w:pPr>
      <w:spacing w:before="0" w:after="0" w:line="260" w:lineRule="exact"/>
    </w:pPr>
    <w:rPr>
      <w:sz w:val="18"/>
    </w:rPr>
  </w:style>
  <w:style w:type="paragraph" w:customStyle="1" w:styleId="InfoBoxHeading2">
    <w:name w:val="InfoBox Heading 2"/>
    <w:basedOn w:val="InfoBoxNormal"/>
    <w:semiHidden/>
    <w:qFormat/>
    <w:rsid w:val="003C5292"/>
    <w:pPr>
      <w:spacing w:before="30" w:after="30"/>
    </w:pPr>
    <w:rPr>
      <w:b/>
    </w:rPr>
  </w:style>
  <w:style w:type="paragraph" w:customStyle="1" w:styleId="InfoBoxHeading1">
    <w:name w:val="InfoBox Heading 1"/>
    <w:basedOn w:val="InfoBoxHeading2"/>
    <w:semiHidden/>
    <w:qFormat/>
    <w:rsid w:val="003C5292"/>
    <w:pPr>
      <w:spacing w:before="200" w:after="120" w:line="240" w:lineRule="auto"/>
    </w:pPr>
    <w:rPr>
      <w:color w:val="353D30" w:themeColor="accent2"/>
      <w:sz w:val="28"/>
    </w:rPr>
  </w:style>
  <w:style w:type="paragraph" w:customStyle="1" w:styleId="InfoBoxIntroText">
    <w:name w:val="InfoBox Intro Text"/>
    <w:basedOn w:val="Normal"/>
    <w:link w:val="InfoBoxIntroTextChar"/>
    <w:semiHidden/>
    <w:qFormat/>
    <w:rsid w:val="003C5292"/>
    <w:pPr>
      <w:spacing w:after="113" w:line="280" w:lineRule="exact"/>
    </w:pPr>
    <w:rPr>
      <w:rFonts w:ascii="Arial" w:eastAsia="Times New Roman" w:hAnsi="Arial" w:cs="Arial"/>
      <w:color w:val="353D30" w:themeColor="accent2"/>
      <w:sz w:val="24"/>
      <w:szCs w:val="24"/>
      <w:lang w:val="en-AU"/>
    </w:rPr>
  </w:style>
  <w:style w:type="character" w:customStyle="1" w:styleId="InfoBoxIntroTextChar">
    <w:name w:val="InfoBox Intro Text Char"/>
    <w:basedOn w:val="DefaultParagraphFont"/>
    <w:link w:val="InfoBoxIntroText"/>
    <w:semiHidden/>
    <w:rsid w:val="003C5292"/>
    <w:rPr>
      <w:rFonts w:ascii="Arial" w:eastAsia="Times New Roman" w:hAnsi="Arial" w:cs="Arial"/>
      <w:color w:val="353D30" w:themeColor="accent2"/>
      <w:sz w:val="24"/>
      <w:szCs w:val="24"/>
    </w:rPr>
  </w:style>
  <w:style w:type="paragraph" w:customStyle="1" w:styleId="InfoBoxTitle">
    <w:name w:val="InfoBox Title"/>
    <w:basedOn w:val="Normal"/>
    <w:link w:val="InfoBoxTitleChar"/>
    <w:semiHidden/>
    <w:qFormat/>
    <w:rsid w:val="003C5292"/>
    <w:pPr>
      <w:spacing w:after="160"/>
    </w:pPr>
    <w:rPr>
      <w:rFonts w:ascii="Arial" w:eastAsia="Times New Roman" w:hAnsi="Arial"/>
      <w:b/>
      <w:color w:val="353D30"/>
      <w:sz w:val="40"/>
      <w:szCs w:val="40"/>
      <w:lang w:val="en-AU"/>
    </w:rPr>
  </w:style>
  <w:style w:type="character" w:customStyle="1" w:styleId="InfoBoxTitleChar">
    <w:name w:val="InfoBox Title Char"/>
    <w:basedOn w:val="DefaultParagraphFont"/>
    <w:link w:val="InfoBoxTitle"/>
    <w:semiHidden/>
    <w:rsid w:val="003C5292"/>
    <w:rPr>
      <w:rFonts w:ascii="Arial" w:eastAsia="Times New Roman" w:hAnsi="Arial"/>
      <w:b/>
      <w:color w:val="353D30"/>
      <w:sz w:val="40"/>
      <w:szCs w:val="40"/>
    </w:rPr>
  </w:style>
  <w:style w:type="paragraph" w:customStyle="1" w:styleId="InfoBoxSubtitle">
    <w:name w:val="InfoBox Subtitle"/>
    <w:basedOn w:val="Normal"/>
    <w:link w:val="InfoBoxSubtitleChar"/>
    <w:semiHidden/>
    <w:qFormat/>
    <w:rsid w:val="003C5292"/>
    <w:pPr>
      <w:spacing w:after="160"/>
    </w:pPr>
    <w:rPr>
      <w:rFonts w:ascii="Arial" w:eastAsia="Times New Roman" w:hAnsi="Arial"/>
      <w:color w:val="353D30"/>
      <w:sz w:val="40"/>
      <w:szCs w:val="40"/>
      <w:lang w:val="en-AU"/>
    </w:rPr>
  </w:style>
  <w:style w:type="character" w:customStyle="1" w:styleId="InfoBoxSubtitleChar">
    <w:name w:val="InfoBox Subtitle Char"/>
    <w:basedOn w:val="DefaultParagraphFont"/>
    <w:link w:val="InfoBoxSubtitle"/>
    <w:semiHidden/>
    <w:rsid w:val="003C5292"/>
    <w:rPr>
      <w:rFonts w:ascii="Arial" w:eastAsia="Times New Roman" w:hAnsi="Arial"/>
      <w:color w:val="353D30"/>
      <w:sz w:val="40"/>
      <w:szCs w:val="40"/>
    </w:rPr>
  </w:style>
  <w:style w:type="paragraph" w:customStyle="1" w:styleId="H1">
    <w:name w:val="H1"/>
    <w:basedOn w:val="Heading1"/>
    <w:link w:val="H1Char"/>
    <w:semiHidden/>
    <w:qFormat/>
    <w:rsid w:val="003C5292"/>
    <w:pPr>
      <w:numPr>
        <w:numId w:val="0"/>
      </w:numPr>
      <w:ind w:left="1134" w:hanging="1134"/>
    </w:pPr>
    <w:rPr>
      <w:color w:val="7AB800" w:themeColor="accent1"/>
      <w:szCs w:val="28"/>
    </w:rPr>
  </w:style>
  <w:style w:type="character" w:customStyle="1" w:styleId="H1Char">
    <w:name w:val="H1 Char"/>
    <w:basedOn w:val="Heading1Char"/>
    <w:link w:val="H1"/>
    <w:semiHidden/>
    <w:rsid w:val="003C5292"/>
    <w:rPr>
      <w:rFonts w:asciiTheme="majorHAnsi" w:eastAsiaTheme="majorEastAsia" w:hAnsiTheme="majorHAnsi" w:cstheme="majorHAnsi"/>
      <w:b/>
      <w:bCs/>
      <w:color w:val="7AB800" w:themeColor="accent1"/>
      <w:sz w:val="28"/>
      <w:szCs w:val="28"/>
      <w:lang w:val="en-GB"/>
    </w:rPr>
  </w:style>
  <w:style w:type="paragraph" w:customStyle="1" w:styleId="H3">
    <w:name w:val="H3"/>
    <w:basedOn w:val="H1"/>
    <w:next w:val="Normal"/>
    <w:link w:val="H3Char"/>
    <w:semiHidden/>
    <w:qFormat/>
    <w:rsid w:val="003C5292"/>
    <w:pPr>
      <w:spacing w:line="240" w:lineRule="exact"/>
      <w:ind w:left="0" w:firstLine="0"/>
    </w:pPr>
  </w:style>
  <w:style w:type="character" w:customStyle="1" w:styleId="H3Char">
    <w:name w:val="H3 Char"/>
    <w:basedOn w:val="H1Char"/>
    <w:link w:val="H3"/>
    <w:semiHidden/>
    <w:rsid w:val="003C5292"/>
    <w:rPr>
      <w:rFonts w:asciiTheme="majorHAnsi" w:eastAsiaTheme="majorEastAsia" w:hAnsiTheme="majorHAnsi" w:cstheme="majorHAnsi"/>
      <w:b/>
      <w:bCs/>
      <w:color w:val="7AB800" w:themeColor="accent1"/>
      <w:sz w:val="28"/>
      <w:szCs w:val="28"/>
      <w:lang w:val="en-GB"/>
    </w:rPr>
  </w:style>
  <w:style w:type="paragraph" w:customStyle="1" w:styleId="InfoBoxSubtitle2">
    <w:name w:val="InfoBox Subtitle 2"/>
    <w:basedOn w:val="Normal"/>
    <w:link w:val="InfoBoxSubtitle2Char"/>
    <w:semiHidden/>
    <w:qFormat/>
    <w:rsid w:val="003C5292"/>
    <w:pPr>
      <w:spacing w:after="160"/>
    </w:pPr>
    <w:rPr>
      <w:rFonts w:ascii="Arial" w:hAnsi="Arial"/>
      <w:sz w:val="28"/>
      <w:szCs w:val="28"/>
      <w:lang w:val="en-AU"/>
    </w:rPr>
  </w:style>
  <w:style w:type="character" w:customStyle="1" w:styleId="InfoBoxSubtitle2Char">
    <w:name w:val="InfoBox Subtitle 2 Char"/>
    <w:basedOn w:val="DefaultParagraphFont"/>
    <w:link w:val="InfoBoxSubtitle2"/>
    <w:semiHidden/>
    <w:rsid w:val="003C5292"/>
    <w:rPr>
      <w:rFonts w:ascii="Arial" w:hAnsi="Arial"/>
      <w:sz w:val="28"/>
      <w:szCs w:val="28"/>
    </w:rPr>
  </w:style>
  <w:style w:type="paragraph" w:customStyle="1" w:styleId="InfoBoxTitle2">
    <w:name w:val="InfoBox Title 2"/>
    <w:basedOn w:val="Normal"/>
    <w:link w:val="InfoBoxTitle2Char"/>
    <w:semiHidden/>
    <w:qFormat/>
    <w:rsid w:val="003C5292"/>
    <w:pPr>
      <w:spacing w:after="160"/>
    </w:pPr>
    <w:rPr>
      <w:rFonts w:ascii="Arial" w:hAnsi="Arial"/>
      <w:b/>
      <w:color w:val="353D30" w:themeColor="accent2"/>
      <w:sz w:val="28"/>
      <w:szCs w:val="28"/>
      <w:lang w:val="en-AU"/>
    </w:rPr>
  </w:style>
  <w:style w:type="character" w:customStyle="1" w:styleId="InfoBoxTitle2Char">
    <w:name w:val="InfoBox Title 2 Char"/>
    <w:basedOn w:val="DefaultParagraphFont"/>
    <w:link w:val="InfoBoxTitle2"/>
    <w:semiHidden/>
    <w:rsid w:val="003C5292"/>
    <w:rPr>
      <w:rFonts w:ascii="Arial" w:hAnsi="Arial"/>
      <w:b/>
      <w:color w:val="353D30" w:themeColor="accent2"/>
      <w:sz w:val="28"/>
      <w:szCs w:val="28"/>
    </w:rPr>
  </w:style>
  <w:style w:type="paragraph" w:customStyle="1" w:styleId="SingleLineSpacingText">
    <w:name w:val="Single Line Spacing Text"/>
    <w:next w:val="Normal"/>
    <w:semiHidden/>
    <w:qFormat/>
    <w:rsid w:val="003C5292"/>
    <w:pPr>
      <w:spacing w:after="0" w:line="240" w:lineRule="auto"/>
    </w:pPr>
    <w:rPr>
      <w:rFonts w:ascii="Arial" w:hAnsi="Arial" w:cs="Arial"/>
    </w:rPr>
  </w:style>
  <w:style w:type="paragraph" w:customStyle="1" w:styleId="Bullet1">
    <w:name w:val="Bullet 1"/>
    <w:basedOn w:val="Normal"/>
    <w:qFormat/>
    <w:rsid w:val="007405F7"/>
    <w:pPr>
      <w:numPr>
        <w:numId w:val="4"/>
      </w:numPr>
      <w:spacing w:after="120" w:line="276" w:lineRule="auto"/>
    </w:pPr>
    <w:rPr>
      <w:rFonts w:ascii="Arial" w:hAnsi="Arial"/>
    </w:rPr>
  </w:style>
  <w:style w:type="paragraph" w:styleId="ListParagraph">
    <w:name w:val="List Paragraph"/>
    <w:basedOn w:val="Normal"/>
    <w:autoRedefine/>
    <w:uiPriority w:val="1"/>
    <w:qFormat/>
    <w:rsid w:val="00CE34BB"/>
    <w:pPr>
      <w:numPr>
        <w:numId w:val="11"/>
      </w:numPr>
      <w:tabs>
        <w:tab w:val="left" w:pos="567"/>
      </w:tabs>
      <w:spacing w:before="60" w:after="60"/>
      <w:ind w:left="0" w:firstLine="284"/>
      <w:contextualSpacing/>
    </w:pPr>
    <w:rPr>
      <w:rFonts w:ascii="Times New Roman" w:hAnsi="Times New Roman"/>
      <w:sz w:val="28"/>
    </w:rPr>
  </w:style>
  <w:style w:type="paragraph" w:customStyle="1" w:styleId="Bullet2">
    <w:name w:val="Bullet 2"/>
    <w:basedOn w:val="Normal"/>
    <w:qFormat/>
    <w:rsid w:val="007405F7"/>
    <w:pPr>
      <w:numPr>
        <w:ilvl w:val="1"/>
        <w:numId w:val="4"/>
      </w:numPr>
      <w:spacing w:after="120" w:line="276" w:lineRule="auto"/>
    </w:pPr>
    <w:rPr>
      <w:rFonts w:ascii="Arial" w:hAnsi="Arial"/>
    </w:rPr>
  </w:style>
  <w:style w:type="paragraph" w:customStyle="1" w:styleId="Bullet3">
    <w:name w:val="Bullet 3"/>
    <w:basedOn w:val="Normal"/>
    <w:qFormat/>
    <w:rsid w:val="007405F7"/>
    <w:pPr>
      <w:numPr>
        <w:ilvl w:val="2"/>
        <w:numId w:val="4"/>
      </w:numPr>
      <w:spacing w:after="120" w:line="276" w:lineRule="auto"/>
    </w:pPr>
    <w:rPr>
      <w:rFonts w:ascii="Arial" w:hAnsi="Arial"/>
    </w:rPr>
  </w:style>
  <w:style w:type="character" w:customStyle="1" w:styleId="Heading2Char">
    <w:name w:val="Heading 2 Char"/>
    <w:aliases w:val="h2 Char,Part B 2 Char,H2 Char,BVI2 Char,Heading 2-BVI Char,RepHead2 Char,body Char,h2.H2 Char,1.1 Char,UNDERRUBRIK 1-2 Char,heading 2body Char,Reset numbering Char,Subhead A Char,test Char,Attribute Heading 2 Char,l2 Char,list 2 Char"/>
    <w:basedOn w:val="DefaultParagraphFont"/>
    <w:link w:val="Heading2"/>
    <w:uiPriority w:val="9"/>
    <w:rsid w:val="00CE34BB"/>
    <w:rPr>
      <w:rFonts w:ascii="Times New Roman" w:eastAsiaTheme="majorEastAsia" w:hAnsi="Times New Roman"/>
      <w:b/>
      <w:bCs/>
      <w:sz w:val="28"/>
      <w:szCs w:val="32"/>
      <w:lang w:val="en-GB"/>
    </w:rPr>
  </w:style>
  <w:style w:type="character" w:customStyle="1" w:styleId="Heading3Char">
    <w:name w:val="Heading 3 Char"/>
    <w:basedOn w:val="DefaultParagraphFont"/>
    <w:link w:val="Heading3"/>
    <w:uiPriority w:val="9"/>
    <w:rsid w:val="00855505"/>
    <w:rPr>
      <w:rFonts w:asciiTheme="majorHAnsi" w:eastAsiaTheme="majorEastAsia" w:hAnsiTheme="majorHAnsi" w:cstheme="majorHAnsi"/>
      <w:b/>
      <w:bCs/>
      <w:color w:val="5F5F5F" w:themeColor="text2"/>
      <w:sz w:val="26"/>
      <w:szCs w:val="26"/>
      <w:lang w:val="en-GB"/>
    </w:rPr>
  </w:style>
  <w:style w:type="character" w:customStyle="1" w:styleId="Heading4Char">
    <w:name w:val="Heading 4 Char"/>
    <w:basedOn w:val="DefaultParagraphFont"/>
    <w:link w:val="Heading4"/>
    <w:uiPriority w:val="9"/>
    <w:rsid w:val="00855505"/>
    <w:rPr>
      <w:rFonts w:eastAsiaTheme="majorEastAsia" w:cstheme="majorBidi"/>
      <w:b/>
      <w:bCs/>
      <w:iCs/>
      <w:color w:val="353D30" w:themeColor="accent2"/>
      <w:sz w:val="24"/>
      <w:szCs w:val="24"/>
      <w:lang w:val="en-GB"/>
    </w:rPr>
  </w:style>
  <w:style w:type="character" w:customStyle="1" w:styleId="Heading6Char">
    <w:name w:val="Heading 6 Char"/>
    <w:basedOn w:val="DefaultParagraphFont"/>
    <w:link w:val="Heading6"/>
    <w:uiPriority w:val="9"/>
    <w:rsid w:val="00855505"/>
    <w:rPr>
      <w:rFonts w:asciiTheme="majorHAnsi" w:eastAsiaTheme="majorEastAsia" w:hAnsiTheme="majorHAnsi" w:cstheme="majorBidi"/>
      <w:b/>
      <w:iCs/>
      <w:color w:val="000000" w:themeColor="text1"/>
      <w:lang w:val="en-GB"/>
    </w:rPr>
  </w:style>
  <w:style w:type="character" w:customStyle="1" w:styleId="Heading7Char">
    <w:name w:val="Heading 7 Char"/>
    <w:basedOn w:val="DefaultParagraphFont"/>
    <w:link w:val="Heading7"/>
    <w:uiPriority w:val="9"/>
    <w:rsid w:val="00855505"/>
    <w:rPr>
      <w:rFonts w:asciiTheme="majorHAnsi" w:eastAsiaTheme="majorEastAsia" w:hAnsiTheme="majorHAnsi" w:cstheme="majorBidi"/>
      <w:b/>
      <w:iCs/>
      <w:color w:val="5F5F5F" w:themeColor="text2"/>
      <w:lang w:val="en-GB"/>
    </w:rPr>
  </w:style>
  <w:style w:type="character" w:customStyle="1" w:styleId="Heading8Char">
    <w:name w:val="Heading 8 Char"/>
    <w:basedOn w:val="DefaultParagraphFont"/>
    <w:link w:val="Heading8"/>
    <w:uiPriority w:val="9"/>
    <w:semiHidden/>
    <w:rsid w:val="00890C4A"/>
    <w:rPr>
      <w:rFonts w:asciiTheme="majorHAnsi" w:eastAsiaTheme="majorEastAsia" w:hAnsiTheme="majorHAnsi" w:cstheme="majorBidi"/>
      <w:b/>
      <w:lang w:val="en-GB"/>
    </w:rPr>
  </w:style>
  <w:style w:type="character" w:customStyle="1" w:styleId="Heading9Char">
    <w:name w:val="Heading 9 Char"/>
    <w:basedOn w:val="DefaultParagraphFont"/>
    <w:link w:val="Heading9"/>
    <w:uiPriority w:val="9"/>
    <w:semiHidden/>
    <w:rsid w:val="00890C4A"/>
    <w:rPr>
      <w:rFonts w:asciiTheme="majorHAnsi" w:eastAsiaTheme="majorEastAsia" w:hAnsiTheme="majorHAnsi" w:cstheme="majorBidi"/>
      <w:b/>
      <w:lang w:val="en-GB"/>
    </w:rPr>
  </w:style>
  <w:style w:type="paragraph" w:styleId="Subtitle">
    <w:name w:val="Subtitle"/>
    <w:basedOn w:val="Normal"/>
    <w:next w:val="Normal"/>
    <w:link w:val="SubtitleChar"/>
    <w:uiPriority w:val="11"/>
    <w:semiHidden/>
    <w:qFormat/>
    <w:rsid w:val="003C5292"/>
    <w:pPr>
      <w:numPr>
        <w:ilvl w:val="1"/>
      </w:numPr>
    </w:pPr>
    <w:rPr>
      <w:rFonts w:asciiTheme="majorHAnsi" w:eastAsiaTheme="majorEastAsia" w:hAnsiTheme="majorHAnsi" w:cstheme="majorBidi"/>
      <w:i/>
      <w:iCs/>
      <w:color w:val="7AB800" w:themeColor="accent1"/>
      <w:spacing w:val="15"/>
      <w:sz w:val="24"/>
      <w:szCs w:val="24"/>
      <w:lang w:val="en-AU"/>
    </w:rPr>
  </w:style>
  <w:style w:type="character" w:customStyle="1" w:styleId="SubtitleChar">
    <w:name w:val="Subtitle Char"/>
    <w:basedOn w:val="DefaultParagraphFont"/>
    <w:link w:val="Subtitle"/>
    <w:uiPriority w:val="11"/>
    <w:semiHidden/>
    <w:rsid w:val="003C5292"/>
    <w:rPr>
      <w:rFonts w:asciiTheme="majorHAnsi" w:eastAsiaTheme="majorEastAsia" w:hAnsiTheme="majorHAnsi" w:cstheme="majorBidi"/>
      <w:i/>
      <w:iCs/>
      <w:color w:val="7AB800" w:themeColor="accent1"/>
      <w:spacing w:val="15"/>
      <w:sz w:val="24"/>
      <w:szCs w:val="24"/>
    </w:rPr>
  </w:style>
  <w:style w:type="character" w:styleId="Strong">
    <w:name w:val="Strong"/>
    <w:uiPriority w:val="22"/>
    <w:qFormat/>
    <w:rsid w:val="003C5292"/>
    <w:rPr>
      <w:b/>
      <w:bCs/>
    </w:rPr>
  </w:style>
  <w:style w:type="character" w:styleId="Emphasis">
    <w:name w:val="Emphasis"/>
    <w:uiPriority w:val="20"/>
    <w:semiHidden/>
    <w:qFormat/>
    <w:rsid w:val="003C5292"/>
    <w:rPr>
      <w:i/>
      <w:iCs/>
    </w:rPr>
  </w:style>
  <w:style w:type="character" w:customStyle="1" w:styleId="NoSpacingChar">
    <w:name w:val="No Spacing Char"/>
    <w:basedOn w:val="DefaultParagraphFont"/>
    <w:link w:val="NoSpacing"/>
    <w:uiPriority w:val="1"/>
    <w:rsid w:val="00C1443F"/>
    <w:rPr>
      <w:lang w:val="en-GB"/>
    </w:rPr>
  </w:style>
  <w:style w:type="paragraph" w:styleId="Quote">
    <w:name w:val="Quote"/>
    <w:basedOn w:val="Normal"/>
    <w:next w:val="Normal"/>
    <w:link w:val="QuoteChar"/>
    <w:uiPriority w:val="29"/>
    <w:semiHidden/>
    <w:qFormat/>
    <w:rsid w:val="003C5292"/>
    <w:rPr>
      <w:rFonts w:ascii="Arial" w:hAnsi="Arial" w:cs="Arial"/>
      <w:i/>
      <w:iCs/>
      <w:color w:val="000000" w:themeColor="text1"/>
      <w:lang w:val="en-AU"/>
    </w:rPr>
  </w:style>
  <w:style w:type="character" w:customStyle="1" w:styleId="QuoteChar">
    <w:name w:val="Quote Char"/>
    <w:basedOn w:val="DefaultParagraphFont"/>
    <w:link w:val="Quote"/>
    <w:uiPriority w:val="29"/>
    <w:semiHidden/>
    <w:rsid w:val="003C5292"/>
    <w:rPr>
      <w:rFonts w:ascii="Arial" w:hAnsi="Arial" w:cs="Arial"/>
      <w:i/>
      <w:iCs/>
      <w:color w:val="000000" w:themeColor="text1"/>
    </w:rPr>
  </w:style>
  <w:style w:type="paragraph" w:styleId="IntenseQuote">
    <w:name w:val="Intense Quote"/>
    <w:basedOn w:val="Normal"/>
    <w:next w:val="Normal"/>
    <w:link w:val="IntenseQuoteChar"/>
    <w:uiPriority w:val="30"/>
    <w:semiHidden/>
    <w:qFormat/>
    <w:rsid w:val="003C5292"/>
    <w:pPr>
      <w:pBdr>
        <w:bottom w:val="single" w:sz="4" w:space="4" w:color="7AB800" w:themeColor="accent1"/>
      </w:pBdr>
      <w:spacing w:before="200" w:after="280"/>
      <w:ind w:left="936" w:right="936"/>
    </w:pPr>
    <w:rPr>
      <w:rFonts w:ascii="Arial" w:hAnsi="Arial" w:cs="Arial"/>
      <w:b/>
      <w:bCs/>
      <w:i/>
      <w:iCs/>
      <w:color w:val="7AB800" w:themeColor="accent1"/>
      <w:lang w:val="en-AU"/>
    </w:rPr>
  </w:style>
  <w:style w:type="character" w:customStyle="1" w:styleId="IntenseQuoteChar">
    <w:name w:val="Intense Quote Char"/>
    <w:basedOn w:val="DefaultParagraphFont"/>
    <w:link w:val="IntenseQuote"/>
    <w:uiPriority w:val="30"/>
    <w:semiHidden/>
    <w:rsid w:val="003C5292"/>
    <w:rPr>
      <w:rFonts w:ascii="Arial" w:hAnsi="Arial" w:cs="Arial"/>
      <w:b/>
      <w:bCs/>
      <w:i/>
      <w:iCs/>
      <w:color w:val="7AB800" w:themeColor="accent1"/>
    </w:rPr>
  </w:style>
  <w:style w:type="character" w:styleId="SubtleEmphasis">
    <w:name w:val="Subtle Emphasis"/>
    <w:uiPriority w:val="19"/>
    <w:semiHidden/>
    <w:qFormat/>
    <w:rsid w:val="003C5292"/>
    <w:rPr>
      <w:i/>
      <w:iCs/>
      <w:color w:val="808080" w:themeColor="text1" w:themeTint="7F"/>
    </w:rPr>
  </w:style>
  <w:style w:type="character" w:styleId="IntenseEmphasis">
    <w:name w:val="Intense Emphasis"/>
    <w:uiPriority w:val="21"/>
    <w:semiHidden/>
    <w:qFormat/>
    <w:rsid w:val="003C5292"/>
    <w:rPr>
      <w:b/>
      <w:bCs/>
      <w:i/>
      <w:iCs/>
      <w:color w:val="7AB800" w:themeColor="accent1"/>
    </w:rPr>
  </w:style>
  <w:style w:type="character" w:styleId="SubtleReference">
    <w:name w:val="Subtle Reference"/>
    <w:uiPriority w:val="31"/>
    <w:semiHidden/>
    <w:qFormat/>
    <w:rsid w:val="003C5292"/>
    <w:rPr>
      <w:smallCaps/>
      <w:color w:val="353D30" w:themeColor="accent2"/>
      <w:u w:val="single"/>
    </w:rPr>
  </w:style>
  <w:style w:type="character" w:styleId="IntenseReference">
    <w:name w:val="Intense Reference"/>
    <w:uiPriority w:val="32"/>
    <w:semiHidden/>
    <w:qFormat/>
    <w:rsid w:val="003C5292"/>
    <w:rPr>
      <w:b/>
      <w:bCs/>
      <w:smallCaps/>
      <w:color w:val="353D30" w:themeColor="accent2"/>
      <w:spacing w:val="5"/>
      <w:u w:val="single"/>
    </w:rPr>
  </w:style>
  <w:style w:type="paragraph" w:styleId="TOCHeading">
    <w:name w:val="TOC Heading"/>
    <w:basedOn w:val="Heading1"/>
    <w:next w:val="Normal"/>
    <w:uiPriority w:val="39"/>
    <w:qFormat/>
    <w:rsid w:val="00890C4A"/>
    <w:pPr>
      <w:numPr>
        <w:numId w:val="0"/>
      </w:numPr>
      <w:spacing w:before="480" w:after="0"/>
      <w:outlineLvl w:val="9"/>
    </w:pPr>
    <w:rPr>
      <w:rFonts w:cstheme="majorBidi"/>
      <w:color w:val="5B8900" w:themeColor="accent1" w:themeShade="BF"/>
    </w:rPr>
  </w:style>
  <w:style w:type="table" w:styleId="TableGrid">
    <w:name w:val="Table Grid"/>
    <w:basedOn w:val="TableNormal"/>
    <w:uiPriority w:val="59"/>
    <w:rsid w:val="00394141"/>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ColorfulList-Accent1">
    <w:name w:val="Colorful List Accent 1"/>
    <w:basedOn w:val="TableNormal"/>
    <w:uiPriority w:val="72"/>
    <w:locked/>
    <w:rsid w:val="006D5A28"/>
    <w:pPr>
      <w:spacing w:after="0" w:line="240" w:lineRule="auto"/>
    </w:pPr>
    <w:rPr>
      <w:color w:val="000000" w:themeColor="text1"/>
    </w:rPr>
    <w:tblPr>
      <w:tblStyleRowBandSize w:val="1"/>
      <w:tblStyleColBandSize w:val="1"/>
    </w:tblPr>
    <w:tcPr>
      <w:shd w:val="clear" w:color="auto" w:fill="F4FFDF" w:themeFill="accent1" w:themeFillTint="19"/>
    </w:tcPr>
    <w:tblStylePr w:type="firstRow">
      <w:rPr>
        <w:b/>
        <w:bCs/>
        <w:color w:val="FFFFFF" w:themeColor="background1"/>
      </w:rPr>
      <w:tblPr/>
      <w:tcPr>
        <w:tcBorders>
          <w:bottom w:val="single" w:sz="12" w:space="0" w:color="FFFFFF" w:themeColor="background1"/>
        </w:tcBorders>
        <w:shd w:val="clear" w:color="auto" w:fill="2A3026" w:themeFill="accent2" w:themeFillShade="CC"/>
      </w:tcPr>
    </w:tblStylePr>
    <w:tblStylePr w:type="lastRow">
      <w:rPr>
        <w:b/>
        <w:bCs/>
        <w:color w:val="2A302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FFAE" w:themeFill="accent1" w:themeFillTint="3F"/>
      </w:tcPr>
    </w:tblStylePr>
    <w:tblStylePr w:type="band1Horz">
      <w:tblPr/>
      <w:tcPr>
        <w:shd w:val="clear" w:color="auto" w:fill="E8FFBD" w:themeFill="accent1" w:themeFillTint="33"/>
      </w:tcPr>
    </w:tblStylePr>
  </w:style>
  <w:style w:type="table" w:styleId="ColorfulGrid-Accent1">
    <w:name w:val="Colorful Grid Accent 1"/>
    <w:basedOn w:val="TableNormal"/>
    <w:uiPriority w:val="73"/>
    <w:locked/>
    <w:rsid w:val="006D5A2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8FFBD" w:themeFill="accent1" w:themeFillTint="33"/>
    </w:tcPr>
    <w:tblStylePr w:type="firstRow">
      <w:rPr>
        <w:b/>
        <w:bCs/>
      </w:rPr>
      <w:tblPr/>
      <w:tcPr>
        <w:shd w:val="clear" w:color="auto" w:fill="D2FF7C" w:themeFill="accent1" w:themeFillTint="66"/>
      </w:tcPr>
    </w:tblStylePr>
    <w:tblStylePr w:type="lastRow">
      <w:rPr>
        <w:b/>
        <w:bCs/>
        <w:color w:val="000000" w:themeColor="text1"/>
      </w:rPr>
      <w:tblPr/>
      <w:tcPr>
        <w:shd w:val="clear" w:color="auto" w:fill="D2FF7C" w:themeFill="accent1" w:themeFillTint="66"/>
      </w:tcPr>
    </w:tblStylePr>
    <w:tblStylePr w:type="firstCol">
      <w:rPr>
        <w:color w:val="FFFFFF" w:themeColor="background1"/>
      </w:rPr>
      <w:tblPr/>
      <w:tcPr>
        <w:shd w:val="clear" w:color="auto" w:fill="5B8900" w:themeFill="accent1" w:themeFillShade="BF"/>
      </w:tcPr>
    </w:tblStylePr>
    <w:tblStylePr w:type="lastCol">
      <w:rPr>
        <w:color w:val="FFFFFF" w:themeColor="background1"/>
      </w:rPr>
      <w:tblPr/>
      <w:tcPr>
        <w:shd w:val="clear" w:color="auto" w:fill="5B8900" w:themeFill="accent1" w:themeFillShade="BF"/>
      </w:tcPr>
    </w:tblStylePr>
    <w:tblStylePr w:type="band1Vert">
      <w:tblPr/>
      <w:tcPr>
        <w:shd w:val="clear" w:color="auto" w:fill="C8FF5C" w:themeFill="accent1" w:themeFillTint="7F"/>
      </w:tcPr>
    </w:tblStylePr>
    <w:tblStylePr w:type="band1Horz">
      <w:tblPr/>
      <w:tcPr>
        <w:shd w:val="clear" w:color="auto" w:fill="C8FF5C" w:themeFill="accent1" w:themeFillTint="7F"/>
      </w:tcPr>
    </w:tblStylePr>
  </w:style>
  <w:style w:type="character" w:customStyle="1" w:styleId="Heading5Char">
    <w:name w:val="Heading 5 Char"/>
    <w:basedOn w:val="DefaultParagraphFont"/>
    <w:link w:val="Heading5"/>
    <w:uiPriority w:val="9"/>
    <w:rsid w:val="00855505"/>
    <w:rPr>
      <w:rFonts w:asciiTheme="majorHAnsi" w:eastAsiaTheme="majorEastAsia" w:hAnsiTheme="majorHAnsi" w:cstheme="majorBidi"/>
      <w:b/>
      <w:color w:val="5F5F5F" w:themeColor="text2"/>
      <w:sz w:val="24"/>
      <w:szCs w:val="24"/>
      <w:lang w:val="en-GB"/>
    </w:rPr>
  </w:style>
  <w:style w:type="character" w:styleId="Hyperlink">
    <w:name w:val="Hyperlink"/>
    <w:basedOn w:val="DefaultParagraphFont"/>
    <w:uiPriority w:val="99"/>
    <w:rsid w:val="00C1443F"/>
    <w:rPr>
      <w:rFonts w:asciiTheme="minorHAnsi" w:hAnsiTheme="minorHAnsi"/>
      <w:b/>
      <w:color w:val="7AB800" w:themeColor="accent1"/>
      <w:sz w:val="20"/>
      <w:u w:val="single"/>
      <w:lang w:val="en-GB"/>
    </w:rPr>
  </w:style>
  <w:style w:type="character" w:styleId="FollowedHyperlink">
    <w:name w:val="FollowedHyperlink"/>
    <w:basedOn w:val="DefaultParagraphFont"/>
    <w:uiPriority w:val="99"/>
    <w:semiHidden/>
    <w:rsid w:val="00C1443F"/>
    <w:rPr>
      <w:rFonts w:asciiTheme="minorHAnsi" w:hAnsiTheme="minorHAnsi"/>
      <w:b/>
      <w:color w:val="7AB800" w:themeColor="accent1"/>
      <w:sz w:val="20"/>
      <w:u w:val="single"/>
      <w:lang w:val="en-GB"/>
    </w:rPr>
  </w:style>
  <w:style w:type="paragraph" w:styleId="BalloonText">
    <w:name w:val="Balloon Text"/>
    <w:basedOn w:val="Normal"/>
    <w:link w:val="BalloonTextChar"/>
    <w:uiPriority w:val="99"/>
    <w:semiHidden/>
    <w:unhideWhenUsed/>
    <w:rsid w:val="00394141"/>
    <w:rPr>
      <w:rFonts w:ascii="Tahoma" w:hAnsi="Tahoma" w:cs="Tahoma"/>
      <w:sz w:val="16"/>
      <w:szCs w:val="16"/>
    </w:rPr>
  </w:style>
  <w:style w:type="character" w:customStyle="1" w:styleId="BalloonTextChar">
    <w:name w:val="Balloon Text Char"/>
    <w:basedOn w:val="DefaultParagraphFont"/>
    <w:link w:val="BalloonText"/>
    <w:uiPriority w:val="99"/>
    <w:semiHidden/>
    <w:rsid w:val="00394141"/>
    <w:rPr>
      <w:rFonts w:ascii="Tahoma" w:hAnsi="Tahoma" w:cs="Tahoma"/>
      <w:sz w:val="16"/>
      <w:szCs w:val="16"/>
    </w:rPr>
  </w:style>
  <w:style w:type="paragraph" w:styleId="BodyText">
    <w:name w:val="Body Text"/>
    <w:basedOn w:val="Normal"/>
    <w:link w:val="BodyTextChar"/>
    <w:autoRedefine/>
    <w:qFormat/>
    <w:rsid w:val="00CE34BB"/>
    <w:pPr>
      <w:numPr>
        <w:numId w:val="16"/>
      </w:numPr>
      <w:tabs>
        <w:tab w:val="left" w:pos="426"/>
      </w:tabs>
      <w:spacing w:before="60" w:after="60"/>
      <w:ind w:left="0" w:firstLine="284"/>
      <w:jc w:val="both"/>
    </w:pPr>
    <w:rPr>
      <w:rFonts w:ascii="Times New Roman" w:hAnsi="Times New Roman"/>
      <w:sz w:val="28"/>
    </w:rPr>
  </w:style>
  <w:style w:type="character" w:customStyle="1" w:styleId="BodyTextChar">
    <w:name w:val="Body Text Char"/>
    <w:basedOn w:val="DefaultParagraphFont"/>
    <w:link w:val="BodyText"/>
    <w:rsid w:val="00CE34BB"/>
    <w:rPr>
      <w:rFonts w:ascii="Times New Roman" w:hAnsi="Times New Roman"/>
      <w:sz w:val="28"/>
      <w:lang w:val="en-GB"/>
    </w:rPr>
  </w:style>
  <w:style w:type="paragraph" w:styleId="Footer">
    <w:name w:val="footer"/>
    <w:aliases w:val=" Char4, Char13,Char13"/>
    <w:basedOn w:val="Normal"/>
    <w:link w:val="FooterChar"/>
    <w:uiPriority w:val="99"/>
    <w:qFormat/>
    <w:rsid w:val="00C1443F"/>
    <w:pPr>
      <w:tabs>
        <w:tab w:val="center" w:pos="4513"/>
        <w:tab w:val="right" w:pos="9026"/>
      </w:tabs>
    </w:pPr>
    <w:rPr>
      <w:sz w:val="12"/>
    </w:rPr>
  </w:style>
  <w:style w:type="character" w:customStyle="1" w:styleId="FooterChar">
    <w:name w:val="Footer Char"/>
    <w:aliases w:val=" Char4 Char, Char13 Char,Char13 Char"/>
    <w:basedOn w:val="DefaultParagraphFont"/>
    <w:link w:val="Footer"/>
    <w:uiPriority w:val="99"/>
    <w:rsid w:val="00C1443F"/>
    <w:rPr>
      <w:sz w:val="12"/>
      <w:lang w:val="en-GB"/>
    </w:rPr>
  </w:style>
  <w:style w:type="paragraph" w:styleId="Header">
    <w:name w:val="header"/>
    <w:aliases w:val="MyHeader,En-tête client,enlish,S-title,MyHeader Char Char,(NECG) Header,Header Char Char,Header1,Header Char Char Char,S-title Char Char,even"/>
    <w:basedOn w:val="Normal"/>
    <w:link w:val="HeaderChar"/>
    <w:uiPriority w:val="99"/>
    <w:qFormat/>
    <w:rsid w:val="00890C4A"/>
    <w:pPr>
      <w:tabs>
        <w:tab w:val="center" w:pos="4513"/>
        <w:tab w:val="right" w:pos="9026"/>
      </w:tabs>
    </w:pPr>
  </w:style>
  <w:style w:type="character" w:customStyle="1" w:styleId="HeaderChar">
    <w:name w:val="Header Char"/>
    <w:aliases w:val="MyHeader Char,En-tête client Char,enlish Char,S-title Char,MyHeader Char Char Char,(NECG) Header Char,Header Char Char Char1,Header1 Char,Header Char Char Char Char,S-title Char Char Char,even Char"/>
    <w:basedOn w:val="DefaultParagraphFont"/>
    <w:link w:val="Header"/>
    <w:uiPriority w:val="99"/>
    <w:rsid w:val="00890C4A"/>
    <w:rPr>
      <w:lang w:val="en-GB"/>
    </w:rPr>
  </w:style>
  <w:style w:type="character" w:styleId="PlaceholderText">
    <w:name w:val="Placeholder Text"/>
    <w:basedOn w:val="DefaultParagraphFont"/>
    <w:uiPriority w:val="99"/>
    <w:semiHidden/>
    <w:rsid w:val="00394141"/>
    <w:rPr>
      <w:rFonts w:cs="Times New Roman"/>
      <w:color w:val="808080"/>
    </w:rPr>
  </w:style>
  <w:style w:type="numbering" w:customStyle="1" w:styleId="AureconBullets">
    <w:name w:val="Aurecon Bullets"/>
    <w:uiPriority w:val="99"/>
    <w:rsid w:val="00C1443F"/>
    <w:pPr>
      <w:numPr>
        <w:numId w:val="1"/>
      </w:numPr>
    </w:pPr>
  </w:style>
  <w:style w:type="table" w:customStyle="1" w:styleId="AureconTable1">
    <w:name w:val="Aurecon Table 1"/>
    <w:basedOn w:val="TableNormal"/>
    <w:uiPriority w:val="99"/>
    <w:rsid w:val="007405F7"/>
    <w:pPr>
      <w:spacing w:before="60" w:after="60" w:line="240" w:lineRule="auto"/>
    </w:pPr>
    <w:rPr>
      <w:rFonts w:ascii="Arial" w:hAnsi="Arial"/>
      <w:sz w:val="18"/>
    </w:rPr>
    <w:tblPr>
      <w:tblStyleRowBandSize w:val="1"/>
      <w:tblBorders>
        <w:top w:val="single" w:sz="2" w:space="0" w:color="C0C0C0" w:themeColor="accent3"/>
        <w:left w:val="single" w:sz="2" w:space="0" w:color="C0C0C0" w:themeColor="accent3"/>
        <w:bottom w:val="single" w:sz="2" w:space="0" w:color="C0C0C0" w:themeColor="accent3"/>
        <w:right w:val="single" w:sz="2" w:space="0" w:color="C0C0C0" w:themeColor="accent3"/>
        <w:insideH w:val="single" w:sz="6" w:space="0" w:color="C0C0C0" w:themeColor="accent3"/>
        <w:insideV w:val="single" w:sz="6" w:space="0" w:color="C0C0C0" w:themeColor="accent3"/>
      </w:tblBorders>
    </w:tblPr>
    <w:trPr>
      <w:cantSplit/>
    </w:trPr>
    <w:tcPr>
      <w:shd w:val="clear" w:color="auto" w:fill="auto"/>
    </w:tcPr>
    <w:tblStylePr w:type="firstRow">
      <w:rPr>
        <w:b/>
      </w:rPr>
      <w:tblPr/>
      <w:tcPr>
        <w:shd w:val="clear" w:color="auto" w:fill="7AB800" w:themeFill="accent1"/>
      </w:tcPr>
    </w:tblStylePr>
    <w:tblStylePr w:type="band2Horz">
      <w:rPr>
        <w:rFonts w:asciiTheme="minorHAnsi" w:hAnsiTheme="minorHAnsi"/>
        <w:sz w:val="18"/>
      </w:rPr>
      <w:tblPr/>
      <w:tcPr>
        <w:shd w:val="clear" w:color="auto" w:fill="E4F1CC" w:themeFill="background2"/>
      </w:tcPr>
    </w:tblStylePr>
  </w:style>
  <w:style w:type="table" w:customStyle="1" w:styleId="AureconTable2">
    <w:name w:val="Aurecon Table 2"/>
    <w:basedOn w:val="TableNormal"/>
    <w:uiPriority w:val="99"/>
    <w:rsid w:val="007405F7"/>
    <w:pPr>
      <w:spacing w:before="60" w:after="60" w:line="240" w:lineRule="auto"/>
    </w:pPr>
    <w:rPr>
      <w:rFonts w:ascii="Arial" w:hAnsi="Arial"/>
      <w:sz w:val="18"/>
    </w:rPr>
    <w:tblPr>
      <w:tblStyleRowBandSize w:val="1"/>
      <w:tblBorders>
        <w:top w:val="single" w:sz="2" w:space="0" w:color="C0C0C0" w:themeColor="accent3"/>
        <w:left w:val="single" w:sz="2" w:space="0" w:color="C0C0C0" w:themeColor="accent3"/>
        <w:bottom w:val="single" w:sz="2" w:space="0" w:color="C0C0C0" w:themeColor="accent3"/>
        <w:right w:val="single" w:sz="2" w:space="0" w:color="C0C0C0" w:themeColor="accent3"/>
        <w:insideH w:val="single" w:sz="2" w:space="0" w:color="C0C0C0" w:themeColor="accent3"/>
        <w:insideV w:val="single" w:sz="2" w:space="0" w:color="C0C0C0" w:themeColor="accent3"/>
      </w:tblBorders>
    </w:tblPr>
    <w:trPr>
      <w:cantSplit/>
    </w:trPr>
    <w:tcPr>
      <w:shd w:val="clear" w:color="auto" w:fill="auto"/>
    </w:tcPr>
    <w:tblStylePr w:type="firstRow">
      <w:rPr>
        <w:rFonts w:ascii="Arial" w:hAnsi="Arial"/>
        <w:b/>
        <w:sz w:val="18"/>
      </w:rPr>
      <w:tblPr/>
      <w:tcPr>
        <w:shd w:val="clear" w:color="auto" w:fill="D5DBD2" w:themeFill="accent2" w:themeFillTint="33"/>
      </w:tcPr>
    </w:tblStylePr>
    <w:tblStylePr w:type="firstCol">
      <w:tblPr/>
      <w:tcPr>
        <w:shd w:val="clear" w:color="auto" w:fill="D5DBD2" w:themeFill="accent2" w:themeFillTint="33"/>
      </w:tcPr>
    </w:tblStylePr>
    <w:tblStylePr w:type="band2Horz">
      <w:tblPr/>
      <w:tcPr>
        <w:shd w:val="clear" w:color="auto" w:fill="C4EEFF" w:themeFill="accent5" w:themeFillTint="33"/>
      </w:tcPr>
    </w:tblStylePr>
  </w:style>
  <w:style w:type="table" w:customStyle="1" w:styleId="AureconTable3">
    <w:name w:val="Aurecon Table 3"/>
    <w:basedOn w:val="TableNormal"/>
    <w:uiPriority w:val="99"/>
    <w:rsid w:val="007405F7"/>
    <w:pPr>
      <w:spacing w:before="60" w:after="60" w:line="240" w:lineRule="auto"/>
    </w:pPr>
    <w:rPr>
      <w:sz w:val="18"/>
    </w:rPr>
    <w:tblPr>
      <w:tblBorders>
        <w:top w:val="single" w:sz="4" w:space="0" w:color="C0C0C0" w:themeColor="accent3"/>
        <w:left w:val="single" w:sz="4" w:space="0" w:color="C0C0C0" w:themeColor="accent3"/>
        <w:bottom w:val="single" w:sz="4" w:space="0" w:color="C0C0C0" w:themeColor="accent3"/>
        <w:right w:val="single" w:sz="4" w:space="0" w:color="C0C0C0" w:themeColor="accent3"/>
        <w:insideH w:val="single" w:sz="4" w:space="0" w:color="C0C0C0" w:themeColor="accent3"/>
        <w:insideV w:val="single" w:sz="4" w:space="0" w:color="C0C0C0" w:themeColor="accent3"/>
      </w:tblBorders>
    </w:tblPr>
    <w:trPr>
      <w:cantSplit/>
    </w:trPr>
    <w:tblStylePr w:type="firstRow">
      <w:rPr>
        <w:b/>
        <w:color w:val="auto"/>
      </w:rPr>
      <w:tblPr/>
      <w:tcPr>
        <w:shd w:val="clear" w:color="auto" w:fill="009FDA" w:themeFill="accent5"/>
      </w:tcPr>
    </w:tblStylePr>
  </w:style>
  <w:style w:type="table" w:customStyle="1" w:styleId="AureconTable4">
    <w:name w:val="Aurecon Table 4"/>
    <w:basedOn w:val="TableNormal"/>
    <w:uiPriority w:val="99"/>
    <w:rsid w:val="007405F7"/>
    <w:pPr>
      <w:spacing w:before="60" w:after="60" w:line="240" w:lineRule="auto"/>
    </w:pPr>
    <w:rPr>
      <w:sz w:val="18"/>
      <w:lang w:val="en-US"/>
    </w:rPr>
    <w:tblPr>
      <w:tblStyleRowBandSize w:val="1"/>
      <w:tblBorders>
        <w:top w:val="single" w:sz="4" w:space="0" w:color="5F5F5F" w:themeColor="text2"/>
        <w:left w:val="single" w:sz="4" w:space="0" w:color="5F5F5F" w:themeColor="text2"/>
        <w:bottom w:val="single" w:sz="4" w:space="0" w:color="5F5F5F" w:themeColor="text2"/>
        <w:right w:val="single" w:sz="4" w:space="0" w:color="5F5F5F" w:themeColor="text2"/>
        <w:insideH w:val="single" w:sz="4" w:space="0" w:color="5F5F5F" w:themeColor="text2"/>
      </w:tblBorders>
    </w:tblPr>
    <w:trPr>
      <w:cantSplit/>
    </w:trPr>
    <w:tcPr>
      <w:shd w:val="clear" w:color="auto" w:fill="auto"/>
    </w:tcPr>
    <w:tblStylePr w:type="firstRow">
      <w:rPr>
        <w:rFonts w:ascii="Arial" w:hAnsi="Arial"/>
        <w:b/>
        <w:color w:val="FFFFFF" w:themeColor="background1"/>
        <w:sz w:val="18"/>
      </w:rPr>
      <w:tblPr/>
      <w:tcPr>
        <w:tcBorders>
          <w:top w:val="single" w:sz="4" w:space="0" w:color="5F5F5F" w:themeColor="text2"/>
          <w:left w:val="single" w:sz="4" w:space="0" w:color="5F5F5F" w:themeColor="text2"/>
          <w:bottom w:val="single" w:sz="4" w:space="0" w:color="5F5F5F" w:themeColor="text2"/>
          <w:right w:val="single" w:sz="4" w:space="0" w:color="5F5F5F" w:themeColor="text2"/>
          <w:insideV w:val="single" w:sz="4" w:space="0" w:color="5F5F5F" w:themeColor="text2"/>
        </w:tcBorders>
        <w:shd w:val="clear" w:color="auto" w:fill="5F5F5F" w:themeFill="text2"/>
      </w:tcPr>
    </w:tblStylePr>
    <w:tblStylePr w:type="firstCol">
      <w:tblPr/>
      <w:tcPr>
        <w:tcBorders>
          <w:insideV w:val="nil"/>
        </w:tcBorders>
        <w:shd w:val="clear" w:color="auto" w:fill="auto"/>
      </w:tcPr>
    </w:tblStylePr>
  </w:style>
  <w:style w:type="table" w:customStyle="1" w:styleId="AureconTable5">
    <w:name w:val="Aurecon Table 5"/>
    <w:basedOn w:val="TableNormal"/>
    <w:uiPriority w:val="99"/>
    <w:qFormat/>
    <w:rsid w:val="007405F7"/>
    <w:pPr>
      <w:spacing w:before="60" w:after="60" w:line="240" w:lineRule="auto"/>
    </w:pPr>
    <w:rPr>
      <w:sz w:val="18"/>
    </w:rPr>
    <w:tblPr>
      <w:tblStyleRowBandSize w:val="1"/>
      <w:tblBorders>
        <w:top w:val="single" w:sz="4" w:space="0" w:color="auto"/>
        <w:bottom w:val="single" w:sz="4" w:space="0" w:color="auto"/>
      </w:tblBorders>
    </w:tblPr>
    <w:trPr>
      <w:cantSplit/>
    </w:trPr>
    <w:tblStylePr w:type="firstRow">
      <w:rPr>
        <w:b/>
      </w:rPr>
      <w:tblPr/>
      <w:tcPr>
        <w:tcBorders>
          <w:bottom w:val="single" w:sz="4" w:space="0" w:color="auto"/>
        </w:tcBorders>
      </w:tcPr>
    </w:tblStylePr>
    <w:tblStylePr w:type="band1Horz">
      <w:tblPr/>
      <w:tcPr>
        <w:shd w:val="clear" w:color="auto" w:fill="E4F1CC" w:themeFill="background2"/>
      </w:tcPr>
    </w:tblStylePr>
  </w:style>
  <w:style w:type="paragraph" w:customStyle="1" w:styleId="Numbera">
    <w:name w:val="Number a)"/>
    <w:basedOn w:val="BodyText"/>
    <w:qFormat/>
    <w:rsid w:val="009961D4"/>
    <w:pPr>
      <w:numPr>
        <w:numId w:val="6"/>
      </w:numPr>
    </w:pPr>
  </w:style>
  <w:style w:type="paragraph" w:customStyle="1" w:styleId="Numberi">
    <w:name w:val="Number i)"/>
    <w:basedOn w:val="BodyText"/>
    <w:qFormat/>
    <w:rsid w:val="009961D4"/>
    <w:pPr>
      <w:numPr>
        <w:ilvl w:val="1"/>
        <w:numId w:val="6"/>
      </w:numPr>
    </w:pPr>
  </w:style>
  <w:style w:type="paragraph" w:styleId="NormalWeb">
    <w:name w:val="Normal (Web)"/>
    <w:basedOn w:val="Normal"/>
    <w:uiPriority w:val="99"/>
    <w:semiHidden/>
    <w:unhideWhenUsed/>
    <w:rsid w:val="00F726EA"/>
    <w:pPr>
      <w:spacing w:before="100" w:beforeAutospacing="1" w:after="100" w:afterAutospacing="1"/>
    </w:pPr>
    <w:rPr>
      <w:rFonts w:ascii="Times New Roman" w:eastAsia="Times New Roman" w:hAnsi="Times New Roman" w:cs="Times New Roman"/>
      <w:sz w:val="24"/>
      <w:szCs w:val="24"/>
      <w:lang w:eastAsia="en-GB"/>
    </w:rPr>
  </w:style>
  <w:style w:type="paragraph" w:styleId="TOC2">
    <w:name w:val="toc 2"/>
    <w:basedOn w:val="Normal"/>
    <w:next w:val="Normal"/>
    <w:uiPriority w:val="39"/>
    <w:unhideWhenUsed/>
    <w:rsid w:val="00B60E6D"/>
    <w:pPr>
      <w:tabs>
        <w:tab w:val="left" w:pos="709"/>
        <w:tab w:val="right" w:leader="dot" w:pos="9638"/>
      </w:tabs>
      <w:spacing w:after="60" w:line="276" w:lineRule="auto"/>
      <w:ind w:left="1440" w:hanging="720"/>
      <w:contextualSpacing/>
    </w:pPr>
    <w:rPr>
      <w:noProof/>
    </w:rPr>
  </w:style>
  <w:style w:type="paragraph" w:styleId="TOC3">
    <w:name w:val="toc 3"/>
    <w:basedOn w:val="Normal"/>
    <w:next w:val="Normal"/>
    <w:uiPriority w:val="39"/>
    <w:unhideWhenUsed/>
    <w:rsid w:val="00B60E6D"/>
    <w:pPr>
      <w:tabs>
        <w:tab w:val="left" w:pos="1276"/>
        <w:tab w:val="right" w:leader="dot" w:pos="9638"/>
      </w:tabs>
      <w:spacing w:after="60" w:line="276" w:lineRule="auto"/>
      <w:ind w:left="2268" w:hanging="850"/>
      <w:contextualSpacing/>
    </w:pPr>
    <w:rPr>
      <w:noProof/>
    </w:rPr>
  </w:style>
  <w:style w:type="paragraph" w:customStyle="1" w:styleId="Appendixtitle">
    <w:name w:val="Appendix title"/>
    <w:basedOn w:val="Normal"/>
    <w:next w:val="BodyText"/>
    <w:link w:val="AppendixtitleChar"/>
    <w:unhideWhenUsed/>
    <w:qFormat/>
    <w:rsid w:val="004A17DE"/>
    <w:pPr>
      <w:keepNext/>
      <w:keepLines/>
      <w:numPr>
        <w:ilvl w:val="1"/>
        <w:numId w:val="9"/>
      </w:numPr>
      <w:spacing w:after="120" w:line="276" w:lineRule="auto"/>
      <w:outlineLvl w:val="1"/>
    </w:pPr>
    <w:rPr>
      <w:color w:val="5F5F5F" w:themeColor="text2"/>
      <w:sz w:val="40"/>
      <w:szCs w:val="40"/>
    </w:rPr>
  </w:style>
  <w:style w:type="paragraph" w:customStyle="1" w:styleId="Appendixheading1">
    <w:name w:val="Appendix heading 1"/>
    <w:basedOn w:val="Normal"/>
    <w:unhideWhenUsed/>
    <w:qFormat/>
    <w:rsid w:val="00855505"/>
    <w:pPr>
      <w:keepNext/>
      <w:keepLines/>
      <w:spacing w:before="400" w:after="120" w:line="276" w:lineRule="auto"/>
      <w:ind w:left="680" w:hanging="680"/>
    </w:pPr>
    <w:rPr>
      <w:b/>
      <w:color w:val="7AB800" w:themeColor="accent1"/>
      <w:sz w:val="32"/>
      <w:szCs w:val="32"/>
    </w:rPr>
  </w:style>
  <w:style w:type="paragraph" w:customStyle="1" w:styleId="Appendixheading2">
    <w:name w:val="Appendix heading 2"/>
    <w:basedOn w:val="Normal"/>
    <w:uiPriority w:val="99"/>
    <w:unhideWhenUsed/>
    <w:rsid w:val="00855505"/>
    <w:pPr>
      <w:keepNext/>
      <w:keepLines/>
      <w:spacing w:before="400" w:after="120" w:line="276" w:lineRule="auto"/>
      <w:ind w:left="680" w:hanging="680"/>
    </w:pPr>
    <w:rPr>
      <w:b/>
      <w:color w:val="5F5F5F" w:themeColor="text2"/>
      <w:sz w:val="26"/>
      <w:szCs w:val="26"/>
    </w:rPr>
  </w:style>
  <w:style w:type="paragraph" w:customStyle="1" w:styleId="Appendixheading3">
    <w:name w:val="Appendix heading 3"/>
    <w:basedOn w:val="Normal"/>
    <w:uiPriority w:val="99"/>
    <w:unhideWhenUsed/>
    <w:rsid w:val="00855505"/>
    <w:pPr>
      <w:keepNext/>
      <w:keepLines/>
      <w:spacing w:before="400" w:after="120" w:line="276" w:lineRule="auto"/>
    </w:pPr>
    <w:rPr>
      <w:b/>
      <w:color w:val="000000" w:themeColor="text1"/>
      <w:sz w:val="24"/>
    </w:rPr>
  </w:style>
  <w:style w:type="paragraph" w:customStyle="1" w:styleId="Appendixheading4">
    <w:name w:val="Appendix heading 4"/>
    <w:basedOn w:val="Normal"/>
    <w:uiPriority w:val="99"/>
    <w:unhideWhenUsed/>
    <w:rsid w:val="00855505"/>
    <w:pPr>
      <w:keepNext/>
      <w:keepLines/>
      <w:spacing w:before="400" w:after="120" w:line="276" w:lineRule="auto"/>
    </w:pPr>
    <w:rPr>
      <w:b/>
      <w:color w:val="5F5F5F" w:themeColor="text2"/>
      <w:sz w:val="24"/>
    </w:rPr>
  </w:style>
  <w:style w:type="paragraph" w:customStyle="1" w:styleId="Appendixheading5">
    <w:name w:val="Appendix heading 5"/>
    <w:basedOn w:val="Normal"/>
    <w:uiPriority w:val="99"/>
    <w:unhideWhenUsed/>
    <w:rsid w:val="00855505"/>
    <w:pPr>
      <w:keepNext/>
      <w:keepLines/>
      <w:spacing w:before="400" w:after="120" w:line="276" w:lineRule="auto"/>
    </w:pPr>
    <w:rPr>
      <w:b/>
      <w:color w:val="5F5F5F" w:themeColor="text2"/>
      <w:sz w:val="24"/>
    </w:rPr>
  </w:style>
  <w:style w:type="paragraph" w:customStyle="1" w:styleId="Appendixheading6">
    <w:name w:val="Appendix heading 6"/>
    <w:basedOn w:val="Normal"/>
    <w:uiPriority w:val="99"/>
    <w:unhideWhenUsed/>
    <w:rsid w:val="00855505"/>
    <w:pPr>
      <w:keepNext/>
      <w:keepLines/>
      <w:spacing w:before="400" w:after="120" w:line="276" w:lineRule="auto"/>
    </w:pPr>
    <w:rPr>
      <w:b/>
      <w:color w:val="5F5F5F" w:themeColor="text2"/>
    </w:rPr>
  </w:style>
  <w:style w:type="paragraph" w:customStyle="1" w:styleId="Appendixheading">
    <w:name w:val="Appendix heading"/>
    <w:basedOn w:val="Normal"/>
    <w:next w:val="BodyText"/>
    <w:link w:val="AppendixheadingChar"/>
    <w:unhideWhenUsed/>
    <w:qFormat/>
    <w:rsid w:val="004A17DE"/>
    <w:pPr>
      <w:numPr>
        <w:numId w:val="9"/>
      </w:numPr>
      <w:spacing w:after="60" w:line="276" w:lineRule="auto"/>
      <w:outlineLvl w:val="0"/>
    </w:pPr>
    <w:rPr>
      <w:color w:val="5F5F5F" w:themeColor="text2"/>
      <w:sz w:val="40"/>
      <w:szCs w:val="40"/>
    </w:rPr>
  </w:style>
  <w:style w:type="paragraph" w:styleId="TableofFigures">
    <w:name w:val="table of figures"/>
    <w:basedOn w:val="Normal"/>
    <w:next w:val="Normal"/>
    <w:uiPriority w:val="99"/>
    <w:unhideWhenUsed/>
    <w:rsid w:val="00A60E32"/>
    <w:pPr>
      <w:tabs>
        <w:tab w:val="left" w:pos="1418"/>
        <w:tab w:val="right" w:leader="dot" w:pos="9639"/>
      </w:tabs>
      <w:spacing w:line="276" w:lineRule="auto"/>
      <w:ind w:left="1418" w:hanging="1418"/>
    </w:pPr>
    <w:rPr>
      <w:noProof/>
    </w:rPr>
  </w:style>
  <w:style w:type="paragraph" w:customStyle="1" w:styleId="ExecSumSubheader">
    <w:name w:val="ExecSum Subheader"/>
    <w:basedOn w:val="Normal"/>
    <w:uiPriority w:val="9"/>
    <w:unhideWhenUsed/>
    <w:rsid w:val="00855505"/>
    <w:pPr>
      <w:spacing w:after="100" w:line="276" w:lineRule="auto"/>
    </w:pPr>
    <w:rPr>
      <w:color w:val="5F5F5F" w:themeColor="text2"/>
      <w:sz w:val="40"/>
      <w:szCs w:val="40"/>
    </w:rPr>
  </w:style>
  <w:style w:type="character" w:customStyle="1" w:styleId="Style1">
    <w:name w:val="Style1"/>
    <w:basedOn w:val="DefaultParagraphFont"/>
    <w:uiPriority w:val="1"/>
    <w:semiHidden/>
    <w:rsid w:val="00517060"/>
    <w:rPr>
      <w:rFonts w:ascii="Arial" w:hAnsi="Arial"/>
      <w:b w:val="0"/>
      <w:i w:val="0"/>
      <w:caps/>
      <w:smallCaps w:val="0"/>
      <w:sz w:val="20"/>
    </w:rPr>
  </w:style>
  <w:style w:type="numbering" w:customStyle="1" w:styleId="AureconHeading">
    <w:name w:val="Aurecon Heading"/>
    <w:uiPriority w:val="99"/>
    <w:rsid w:val="00BE2C33"/>
    <w:pPr>
      <w:numPr>
        <w:numId w:val="2"/>
      </w:numPr>
    </w:pPr>
  </w:style>
  <w:style w:type="character" w:customStyle="1" w:styleId="AppendixtitleChar">
    <w:name w:val="Appendix title Char"/>
    <w:basedOn w:val="DefaultParagraphFont"/>
    <w:link w:val="Appendixtitle"/>
    <w:rsid w:val="004A17DE"/>
    <w:rPr>
      <w:color w:val="5F5F5F" w:themeColor="text2"/>
      <w:sz w:val="40"/>
      <w:szCs w:val="40"/>
      <w:lang w:val="en-GB"/>
    </w:rPr>
  </w:style>
  <w:style w:type="character" w:customStyle="1" w:styleId="AppendixheadingChar">
    <w:name w:val="Appendix heading Char"/>
    <w:basedOn w:val="AppendixtitleChar"/>
    <w:link w:val="Appendixheading"/>
    <w:rsid w:val="004A17DE"/>
    <w:rPr>
      <w:color w:val="5F5F5F" w:themeColor="text2"/>
      <w:sz w:val="40"/>
      <w:szCs w:val="40"/>
      <w:lang w:val="en-GB"/>
    </w:rPr>
  </w:style>
  <w:style w:type="numbering" w:customStyle="1" w:styleId="AureconList">
    <w:name w:val="Aurecon List"/>
    <w:uiPriority w:val="99"/>
    <w:rsid w:val="00EA3C03"/>
    <w:pPr>
      <w:numPr>
        <w:numId w:val="5"/>
      </w:numPr>
    </w:pPr>
  </w:style>
  <w:style w:type="paragraph" w:customStyle="1" w:styleId="ExecSumTitle">
    <w:name w:val="ExecSum Title"/>
    <w:basedOn w:val="Normal"/>
    <w:uiPriority w:val="9"/>
    <w:unhideWhenUsed/>
    <w:rsid w:val="00D5671B"/>
    <w:pPr>
      <w:spacing w:after="240"/>
    </w:pPr>
    <w:rPr>
      <w:color w:val="009FDA" w:themeColor="accent5"/>
      <w:sz w:val="70"/>
      <w:szCs w:val="70"/>
      <w:lang w:val="en-PH"/>
    </w:rPr>
  </w:style>
  <w:style w:type="paragraph" w:customStyle="1" w:styleId="ExecSumemphasis">
    <w:name w:val="ExecSum emphasis"/>
    <w:basedOn w:val="Normal"/>
    <w:uiPriority w:val="9"/>
    <w:unhideWhenUsed/>
    <w:rsid w:val="00D5671B"/>
    <w:pPr>
      <w:spacing w:before="120" w:after="240"/>
    </w:pPr>
    <w:rPr>
      <w:color w:val="5F5F5F" w:themeColor="text2"/>
      <w:sz w:val="40"/>
      <w:szCs w:val="40"/>
      <w:lang w:val="en-PH"/>
    </w:rPr>
  </w:style>
  <w:style w:type="paragraph" w:customStyle="1" w:styleId="ExecSumsubheader-blue">
    <w:name w:val="ExecSum subheader - blue"/>
    <w:basedOn w:val="BodyText"/>
    <w:uiPriority w:val="9"/>
    <w:unhideWhenUsed/>
    <w:rsid w:val="00D5671B"/>
    <w:pPr>
      <w:spacing w:before="120"/>
    </w:pPr>
    <w:rPr>
      <w:color w:val="009FDA" w:themeColor="accent5"/>
      <w:sz w:val="40"/>
      <w:szCs w:val="40"/>
      <w:lang w:val="en-PH"/>
    </w:rPr>
  </w:style>
  <w:style w:type="numbering" w:customStyle="1" w:styleId="AureconAppendix">
    <w:name w:val="Aurecon Appendix"/>
    <w:uiPriority w:val="99"/>
    <w:rsid w:val="00585962"/>
    <w:pPr>
      <w:numPr>
        <w:numId w:val="8"/>
      </w:numPr>
    </w:pPr>
  </w:style>
  <w:style w:type="numbering" w:customStyle="1" w:styleId="AureconHeadings">
    <w:name w:val="Aurecon Headings"/>
    <w:uiPriority w:val="99"/>
    <w:rsid w:val="00920451"/>
    <w:pPr>
      <w:numPr>
        <w:numId w:val="7"/>
      </w:numPr>
    </w:pPr>
  </w:style>
  <w:style w:type="paragraph" w:customStyle="1" w:styleId="Companydetails">
    <w:name w:val="Company details"/>
    <w:basedOn w:val="Normal"/>
    <w:qFormat/>
    <w:rsid w:val="00DF34FD"/>
    <w:pPr>
      <w:spacing w:line="276" w:lineRule="auto"/>
    </w:pPr>
    <w:rPr>
      <w:lang w:val="en-US"/>
    </w:rPr>
  </w:style>
  <w:style w:type="paragraph" w:customStyle="1" w:styleId="nouse">
    <w:name w:val="no use"/>
    <w:basedOn w:val="Heading3"/>
    <w:uiPriority w:val="1"/>
    <w:qFormat/>
    <w:rsid w:val="00556BD8"/>
    <w:pPr>
      <w:keepLines w:val="0"/>
      <w:numPr>
        <w:numId w:val="10"/>
      </w:numPr>
      <w:tabs>
        <w:tab w:val="left" w:pos="851"/>
      </w:tabs>
      <w:spacing w:before="0" w:after="80" w:line="240" w:lineRule="auto"/>
    </w:pPr>
    <w:rPr>
      <w:rFonts w:ascii="Arial" w:eastAsiaTheme="minorHAnsi" w:hAnsiTheme="minorHAnsi" w:cstheme="minorBidi"/>
      <w:b w:val="0"/>
      <w:bCs w:val="0"/>
      <w:color w:val="auto"/>
      <w:sz w:val="20"/>
      <w:szCs w:val="22"/>
      <w:lang w:val="en-US"/>
    </w:rPr>
  </w:style>
  <w:style w:type="paragraph" w:customStyle="1" w:styleId="ARCATParagraph">
    <w:name w:val="ARCAT Paragraph"/>
    <w:uiPriority w:val="99"/>
    <w:rsid w:val="00556BD8"/>
    <w:pPr>
      <w:widowControl w:val="0"/>
      <w:autoSpaceDE w:val="0"/>
      <w:autoSpaceDN w:val="0"/>
      <w:adjustRightInd w:val="0"/>
      <w:spacing w:after="0" w:line="240" w:lineRule="auto"/>
    </w:pPr>
    <w:rPr>
      <w:rFonts w:ascii="Arial" w:eastAsia="Times New Roman" w:hAnsi="Arial" w:cs="Arial"/>
      <w:sz w:val="24"/>
      <w:szCs w:val="24"/>
      <w:lang w:val="en-GB" w:eastAsia="en-GB"/>
    </w:rPr>
  </w:style>
  <w:style w:type="paragraph" w:customStyle="1" w:styleId="ARCATSubPara">
    <w:name w:val="ARCAT SubPara"/>
    <w:uiPriority w:val="99"/>
    <w:rsid w:val="00556BD8"/>
    <w:pPr>
      <w:widowControl w:val="0"/>
      <w:autoSpaceDE w:val="0"/>
      <w:autoSpaceDN w:val="0"/>
      <w:adjustRightInd w:val="0"/>
      <w:spacing w:after="0" w:line="240" w:lineRule="auto"/>
    </w:pPr>
    <w:rPr>
      <w:rFonts w:ascii="Arial" w:eastAsia="Times New Roman" w:hAnsi="Arial" w:cs="Arial"/>
      <w:sz w:val="24"/>
      <w:szCs w:val="24"/>
      <w:lang w:val="en-GB" w:eastAsia="en-GB"/>
    </w:rPr>
  </w:style>
  <w:style w:type="paragraph" w:customStyle="1" w:styleId="BulletDotPoint">
    <w:name w:val="Bullet Dot Point"/>
    <w:basedOn w:val="Bullet1"/>
    <w:link w:val="BulletDotPointChar"/>
    <w:rsid w:val="00C972F1"/>
    <w:pPr>
      <w:numPr>
        <w:numId w:val="0"/>
      </w:numPr>
      <w:tabs>
        <w:tab w:val="num" w:pos="284"/>
      </w:tabs>
      <w:spacing w:line="220" w:lineRule="atLeast"/>
      <w:ind w:left="284" w:hanging="284"/>
    </w:pPr>
    <w:rPr>
      <w:rFonts w:cs="Arial"/>
    </w:rPr>
  </w:style>
  <w:style w:type="character" w:customStyle="1" w:styleId="BulletDotPointChar">
    <w:name w:val="Bullet Dot Point Char"/>
    <w:link w:val="BulletDotPoint"/>
    <w:rsid w:val="00C972F1"/>
    <w:rPr>
      <w:rFonts w:ascii="Arial" w:hAnsi="Arial" w:cs="Arial"/>
      <w:lang w:val="en-GB"/>
    </w:rPr>
  </w:style>
  <w:style w:type="paragraph" w:customStyle="1" w:styleId="bb">
    <w:name w:val="bb"/>
    <w:basedOn w:val="Normal"/>
    <w:rsid w:val="00E41D95"/>
    <w:pPr>
      <w:tabs>
        <w:tab w:val="left" w:pos="1247"/>
        <w:tab w:val="left" w:pos="1701"/>
        <w:tab w:val="right" w:pos="9015"/>
      </w:tabs>
      <w:spacing w:before="40" w:after="40"/>
      <w:jc w:val="both"/>
    </w:pPr>
    <w:rPr>
      <w:rFonts w:ascii="Arial" w:eastAsia="Times New Roman" w:hAnsi="Arial" w:cs="Times New Roman"/>
      <w:b/>
      <w:noProof/>
      <w:sz w:val="18"/>
      <w:lang w:val="en-US"/>
    </w:rPr>
  </w:style>
  <w:style w:type="numbering" w:customStyle="1" w:styleId="1111111">
    <w:name w:val="1 / 1.1 / 1.1.11"/>
    <w:rsid w:val="00E41D95"/>
    <w:pPr>
      <w:numPr>
        <w:numId w:val="13"/>
      </w:numPr>
    </w:pPr>
  </w:style>
  <w:style w:type="paragraph" w:styleId="EndnoteText">
    <w:name w:val="endnote text"/>
    <w:basedOn w:val="Normal"/>
    <w:link w:val="EndnoteTextChar"/>
    <w:uiPriority w:val="99"/>
    <w:semiHidden/>
    <w:unhideWhenUsed/>
    <w:rsid w:val="00DB6C3C"/>
  </w:style>
  <w:style w:type="character" w:customStyle="1" w:styleId="EndnoteTextChar">
    <w:name w:val="Endnote Text Char"/>
    <w:basedOn w:val="DefaultParagraphFont"/>
    <w:link w:val="EndnoteText"/>
    <w:uiPriority w:val="99"/>
    <w:semiHidden/>
    <w:rsid w:val="00DB6C3C"/>
    <w:rPr>
      <w:lang w:val="en-GB"/>
    </w:rPr>
  </w:style>
  <w:style w:type="character" w:styleId="EndnoteReference">
    <w:name w:val="endnote reference"/>
    <w:basedOn w:val="DefaultParagraphFont"/>
    <w:uiPriority w:val="99"/>
    <w:semiHidden/>
    <w:unhideWhenUsed/>
    <w:rsid w:val="00DB6C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4194">
      <w:bodyDiv w:val="1"/>
      <w:marLeft w:val="0"/>
      <w:marRight w:val="0"/>
      <w:marTop w:val="0"/>
      <w:marBottom w:val="0"/>
      <w:divBdr>
        <w:top w:val="none" w:sz="0" w:space="0" w:color="auto"/>
        <w:left w:val="none" w:sz="0" w:space="0" w:color="auto"/>
        <w:bottom w:val="none" w:sz="0" w:space="0" w:color="auto"/>
        <w:right w:val="none" w:sz="0" w:space="0" w:color="auto"/>
      </w:divBdr>
      <w:divsChild>
        <w:div w:id="1444619310">
          <w:marLeft w:val="0"/>
          <w:marRight w:val="0"/>
          <w:marTop w:val="0"/>
          <w:marBottom w:val="0"/>
          <w:divBdr>
            <w:top w:val="none" w:sz="0" w:space="0" w:color="auto"/>
            <w:left w:val="none" w:sz="0" w:space="0" w:color="auto"/>
            <w:bottom w:val="none" w:sz="0" w:space="0" w:color="auto"/>
            <w:right w:val="none" w:sz="0" w:space="0" w:color="auto"/>
          </w:divBdr>
        </w:div>
      </w:divsChild>
    </w:div>
    <w:div w:id="147745027">
      <w:bodyDiv w:val="1"/>
      <w:marLeft w:val="0"/>
      <w:marRight w:val="0"/>
      <w:marTop w:val="0"/>
      <w:marBottom w:val="0"/>
      <w:divBdr>
        <w:top w:val="none" w:sz="0" w:space="0" w:color="auto"/>
        <w:left w:val="none" w:sz="0" w:space="0" w:color="auto"/>
        <w:bottom w:val="none" w:sz="0" w:space="0" w:color="auto"/>
        <w:right w:val="none" w:sz="0" w:space="0" w:color="auto"/>
      </w:divBdr>
    </w:div>
    <w:div w:id="235478031">
      <w:bodyDiv w:val="1"/>
      <w:marLeft w:val="0"/>
      <w:marRight w:val="0"/>
      <w:marTop w:val="0"/>
      <w:marBottom w:val="0"/>
      <w:divBdr>
        <w:top w:val="none" w:sz="0" w:space="0" w:color="auto"/>
        <w:left w:val="none" w:sz="0" w:space="0" w:color="auto"/>
        <w:bottom w:val="none" w:sz="0" w:space="0" w:color="auto"/>
        <w:right w:val="none" w:sz="0" w:space="0" w:color="auto"/>
      </w:divBdr>
    </w:div>
    <w:div w:id="276300537">
      <w:bodyDiv w:val="1"/>
      <w:marLeft w:val="0"/>
      <w:marRight w:val="0"/>
      <w:marTop w:val="0"/>
      <w:marBottom w:val="0"/>
      <w:divBdr>
        <w:top w:val="none" w:sz="0" w:space="0" w:color="auto"/>
        <w:left w:val="none" w:sz="0" w:space="0" w:color="auto"/>
        <w:bottom w:val="none" w:sz="0" w:space="0" w:color="auto"/>
        <w:right w:val="none" w:sz="0" w:space="0" w:color="auto"/>
      </w:divBdr>
    </w:div>
    <w:div w:id="434329012">
      <w:bodyDiv w:val="1"/>
      <w:marLeft w:val="0"/>
      <w:marRight w:val="0"/>
      <w:marTop w:val="0"/>
      <w:marBottom w:val="0"/>
      <w:divBdr>
        <w:top w:val="none" w:sz="0" w:space="0" w:color="auto"/>
        <w:left w:val="none" w:sz="0" w:space="0" w:color="auto"/>
        <w:bottom w:val="none" w:sz="0" w:space="0" w:color="auto"/>
        <w:right w:val="none" w:sz="0" w:space="0" w:color="auto"/>
      </w:divBdr>
    </w:div>
    <w:div w:id="836505215">
      <w:bodyDiv w:val="1"/>
      <w:marLeft w:val="0"/>
      <w:marRight w:val="0"/>
      <w:marTop w:val="0"/>
      <w:marBottom w:val="0"/>
      <w:divBdr>
        <w:top w:val="none" w:sz="0" w:space="0" w:color="auto"/>
        <w:left w:val="none" w:sz="0" w:space="0" w:color="auto"/>
        <w:bottom w:val="none" w:sz="0" w:space="0" w:color="auto"/>
        <w:right w:val="none" w:sz="0" w:space="0" w:color="auto"/>
      </w:divBdr>
      <w:divsChild>
        <w:div w:id="1253853103">
          <w:marLeft w:val="0"/>
          <w:marRight w:val="0"/>
          <w:marTop w:val="0"/>
          <w:marBottom w:val="0"/>
          <w:divBdr>
            <w:top w:val="none" w:sz="0" w:space="0" w:color="auto"/>
            <w:left w:val="none" w:sz="0" w:space="0" w:color="auto"/>
            <w:bottom w:val="none" w:sz="0" w:space="0" w:color="auto"/>
            <w:right w:val="none" w:sz="0" w:space="0" w:color="auto"/>
          </w:divBdr>
        </w:div>
      </w:divsChild>
    </w:div>
    <w:div w:id="1289119137">
      <w:bodyDiv w:val="1"/>
      <w:marLeft w:val="0"/>
      <w:marRight w:val="0"/>
      <w:marTop w:val="0"/>
      <w:marBottom w:val="0"/>
      <w:divBdr>
        <w:top w:val="none" w:sz="0" w:space="0" w:color="auto"/>
        <w:left w:val="none" w:sz="0" w:space="0" w:color="auto"/>
        <w:bottom w:val="none" w:sz="0" w:space="0" w:color="auto"/>
        <w:right w:val="none" w:sz="0" w:space="0" w:color="auto"/>
      </w:divBdr>
      <w:divsChild>
        <w:div w:id="904952889">
          <w:marLeft w:val="0"/>
          <w:marRight w:val="0"/>
          <w:marTop w:val="0"/>
          <w:marBottom w:val="0"/>
          <w:divBdr>
            <w:top w:val="none" w:sz="0" w:space="0" w:color="auto"/>
            <w:left w:val="none" w:sz="0" w:space="0" w:color="auto"/>
            <w:bottom w:val="none" w:sz="0" w:space="0" w:color="auto"/>
            <w:right w:val="none" w:sz="0" w:space="0" w:color="auto"/>
          </w:divBdr>
        </w:div>
      </w:divsChild>
    </w:div>
    <w:div w:id="1501578955">
      <w:bodyDiv w:val="1"/>
      <w:marLeft w:val="0"/>
      <w:marRight w:val="0"/>
      <w:marTop w:val="0"/>
      <w:marBottom w:val="0"/>
      <w:divBdr>
        <w:top w:val="none" w:sz="0" w:space="0" w:color="auto"/>
        <w:left w:val="none" w:sz="0" w:space="0" w:color="auto"/>
        <w:bottom w:val="none" w:sz="0" w:space="0" w:color="auto"/>
        <w:right w:val="none" w:sz="0" w:space="0" w:color="auto"/>
      </w:divBdr>
      <w:divsChild>
        <w:div w:id="828911174">
          <w:marLeft w:val="0"/>
          <w:marRight w:val="0"/>
          <w:marTop w:val="0"/>
          <w:marBottom w:val="0"/>
          <w:divBdr>
            <w:top w:val="none" w:sz="0" w:space="0" w:color="auto"/>
            <w:left w:val="none" w:sz="0" w:space="0" w:color="auto"/>
            <w:bottom w:val="none" w:sz="0" w:space="0" w:color="auto"/>
            <w:right w:val="none" w:sz="0" w:space="0" w:color="auto"/>
          </w:divBdr>
        </w:div>
      </w:divsChild>
    </w:div>
    <w:div w:id="1771775052">
      <w:bodyDiv w:val="1"/>
      <w:marLeft w:val="0"/>
      <w:marRight w:val="0"/>
      <w:marTop w:val="0"/>
      <w:marBottom w:val="0"/>
      <w:divBdr>
        <w:top w:val="none" w:sz="0" w:space="0" w:color="auto"/>
        <w:left w:val="none" w:sz="0" w:space="0" w:color="auto"/>
        <w:bottom w:val="none" w:sz="0" w:space="0" w:color="auto"/>
        <w:right w:val="none" w:sz="0" w:space="0" w:color="auto"/>
      </w:divBdr>
    </w:div>
    <w:div w:id="1937472832">
      <w:bodyDiv w:val="1"/>
      <w:marLeft w:val="0"/>
      <w:marRight w:val="0"/>
      <w:marTop w:val="0"/>
      <w:marBottom w:val="0"/>
      <w:divBdr>
        <w:top w:val="none" w:sz="0" w:space="0" w:color="auto"/>
        <w:left w:val="none" w:sz="0" w:space="0" w:color="auto"/>
        <w:bottom w:val="none" w:sz="0" w:space="0" w:color="auto"/>
        <w:right w:val="none" w:sz="0" w:space="0" w:color="auto"/>
      </w:divBdr>
    </w:div>
    <w:div w:id="1940286981">
      <w:bodyDiv w:val="1"/>
      <w:marLeft w:val="0"/>
      <w:marRight w:val="0"/>
      <w:marTop w:val="0"/>
      <w:marBottom w:val="0"/>
      <w:divBdr>
        <w:top w:val="none" w:sz="0" w:space="0" w:color="auto"/>
        <w:left w:val="none" w:sz="0" w:space="0" w:color="auto"/>
        <w:bottom w:val="none" w:sz="0" w:space="0" w:color="auto"/>
        <w:right w:val="none" w:sz="0" w:space="0" w:color="auto"/>
      </w:divBdr>
      <w:divsChild>
        <w:div w:id="1007363288">
          <w:marLeft w:val="0"/>
          <w:marRight w:val="0"/>
          <w:marTop w:val="0"/>
          <w:marBottom w:val="0"/>
          <w:divBdr>
            <w:top w:val="none" w:sz="0" w:space="0" w:color="auto"/>
            <w:left w:val="none" w:sz="0" w:space="0" w:color="auto"/>
            <w:bottom w:val="none" w:sz="0" w:space="0" w:color="auto"/>
            <w:right w:val="none" w:sz="0" w:space="0" w:color="auto"/>
          </w:divBdr>
        </w:div>
      </w:divsChild>
    </w:div>
    <w:div w:id="2070031711">
      <w:bodyDiv w:val="1"/>
      <w:marLeft w:val="0"/>
      <w:marRight w:val="0"/>
      <w:marTop w:val="0"/>
      <w:marBottom w:val="0"/>
      <w:divBdr>
        <w:top w:val="none" w:sz="0" w:space="0" w:color="auto"/>
        <w:left w:val="none" w:sz="0" w:space="0" w:color="auto"/>
        <w:bottom w:val="none" w:sz="0" w:space="0" w:color="auto"/>
        <w:right w:val="none" w:sz="0" w:space="0" w:color="auto"/>
      </w:divBdr>
    </w:div>
    <w:div w:id="2083067046">
      <w:bodyDiv w:val="1"/>
      <w:marLeft w:val="0"/>
      <w:marRight w:val="0"/>
      <w:marTop w:val="0"/>
      <w:marBottom w:val="0"/>
      <w:divBdr>
        <w:top w:val="none" w:sz="0" w:space="0" w:color="auto"/>
        <w:left w:val="none" w:sz="0" w:space="0" w:color="auto"/>
        <w:bottom w:val="none" w:sz="0" w:space="0" w:color="auto"/>
        <w:right w:val="none" w:sz="0" w:space="0" w:color="auto"/>
      </w:divBdr>
    </w:div>
    <w:div w:id="21130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urecon%20Templates\Templates\19_Proposal%20(narrow).dotm" TargetMode="External"/></Relationships>
</file>

<file path=word/theme/theme1.xml><?xml version="1.0" encoding="utf-8"?>
<a:theme xmlns:a="http://schemas.openxmlformats.org/drawingml/2006/main" name="New Aurecon">
  <a:themeElements>
    <a:clrScheme name="New_Aurecon">
      <a:dk1>
        <a:srgbClr val="000000"/>
      </a:dk1>
      <a:lt1>
        <a:sysClr val="window" lastClr="FFFFFF"/>
      </a:lt1>
      <a:dk2>
        <a:srgbClr val="5F5F5F"/>
      </a:dk2>
      <a:lt2>
        <a:srgbClr val="E4F1CC"/>
      </a:lt2>
      <a:accent1>
        <a:srgbClr val="7AB800"/>
      </a:accent1>
      <a:accent2>
        <a:srgbClr val="353D30"/>
      </a:accent2>
      <a:accent3>
        <a:srgbClr val="C0C0C0"/>
      </a:accent3>
      <a:accent4>
        <a:srgbClr val="FCD450"/>
      </a:accent4>
      <a:accent5>
        <a:srgbClr val="009FDA"/>
      </a:accent5>
      <a:accent6>
        <a:srgbClr val="F08A36"/>
      </a:accent6>
      <a:hlink>
        <a:srgbClr val="00B3F0"/>
      </a:hlink>
      <a:folHlink>
        <a:srgbClr val="C0C0C0"/>
      </a:folHlink>
    </a:clrScheme>
    <a:fontScheme name="AureconHatch">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8">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884662-274D-46FE-ADE6-33DAAD444163}">
  <we:reference id="fb0b52f8-115e-4b21-9a5a-c8fe230b5128" version="1.0.0.0" store="developer" storeType="Registry"/>
  <we:alternateReferences/>
  <we:properties>
    <we:property name="Office.AutoShowTaskpaneWithDocument" value="fals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root>
  <company>
    <name/>
    <label/>
    <contacts/>
  </company>
  <document>
    <title/>
    <disclaimer>Aurecon</disclaimer>
  </document>
  <project>
    <name/>
    <number/>
    <date>Select date</date>
    <revision>0</revision>
    <client/>
  </project>
</root>
</file>

<file path=customXml/item2.xml><?xml version="1.0" encoding="utf-8"?>
<customtags xmlns="https://aurecongroup.sharepoint.com/sites/hive/Clients/WinningWork/Templates">
  <company>
    <name/>
    <details/>
    <contacts/>
  </company>
  <document>
    <name/>
    <disclaimer>Aurecon</disclaimer>
    <logos>
      <cover/>
      <documentControl>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</documentControl>
      <toc/>
      <header/>
      <body/>
      <footer/>
      <backpage/>
    </logos>
  </document>
  <project>
    <name>HẠNG MỤC THÔNG TIN LIÊN LẠC</name>
    <number/>
    <revision>0</revision>
    <client/>
    <date/>
    <time/>
  </project>
</customtags>
</file>

<file path=customXml/item3.xml><w:wordDocument xmlns:w="Aurecon Brand Logos">
	<root>
		<CoverBrandLogo>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</CoverBrandLogo>
		<DocumentControlBrandLogo>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</DocumentControlBrandLogo>
		<ContentBrandLogo>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</ContentBrandLogo>
		<BackpageBrandLogo>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</BackpageBrandLogo>
	</root>
</w:wordDocument>
</file>

<file path=customXml/item4.xml><?xml version="1.0" encoding="utf-8"?>
<p:properties xmlns:p="http://schemas.microsoft.com/office/2006/metadata/properties" xmlns:xsi="http://www.w3.org/2001/XMLSchema-instance" xmlns:pc="http://schemas.microsoft.com/office/infopath/2007/PartnerControls">
  <documentManagement>
    <OldRevision xmlns="99746c9e-c53b-458d-9255-56c4c14f8cbd">0</OldRevision>
    <MinorVersion xmlns="99746c9e-c53b-458d-9255-56c4c14f8cbd">1</MinorVersion>
    <Originator xmlns="99746c9e-c53b-458d-9255-56c4c14f8cbd" xsi:nil="true"/>
    <RefAFSDocID xmlns="99746c9e-c53b-458d-9255-56c4c14f8cbd" xsi:nil="true"/>
    <RefDCRDocID xmlns="99746c9e-c53b-458d-9255-56c4c14f8cbd" xsi:nil="true"/>
    <TaxCatchAll xmlns="99746c9e-c53b-458d-9255-56c4c14f8cbd">
      <Value>4</Value>
    </TaxCatchAll>
    <State xmlns="99746c9e-c53b-458d-9255-56c4c14f8cbd">WIP Work in progress</State>
    <Work_x0020_Package xmlns="99746c9e-c53b-458d-9255-56c4c14f8cbd" xsi:nil="true"/>
    <Suitability_Code xmlns="99746c9e-c53b-458d-9255-56c4c14f8cbd">S0 Started</Suitability_Code>
    <Sheet_x0020_Number xmlns="99746c9e-c53b-458d-9255-56c4c14f8cbd">0</Sheet_x0020_Number>
    <Progress xmlns="99746c9e-c53b-458d-9255-56c4c14f8cbd">10</Progress>
    <Classifination xmlns="99746c9e-c53b-458d-9255-56c4c14f8cbd" xsi:nil="true"/>
    <WBS xmlns="99746c9e-c53b-458d-9255-56c4c14f8cbd" xsi:nil="true"/>
    <Revision xmlns="99746c9e-c53b-458d-9255-56c4c14f8cbd" xsi:nil="true"/>
    <Digital_Checkroom xmlns="99746c9e-c53b-458d-9255-56c4c14f8cbd">Actions</Digital_Checkroom>
    <MajorVersion xmlns="99746c9e-c53b-458d-9255-56c4c14f8cbd">A</MajorVersion>
    <Phase xmlns="99746c9e-c53b-458d-9255-56c4c14f8cbd">Work in Progress</Phase>
    <Document_Locked xmlns="99746c9e-c53b-458d-9255-56c4c14f8cbd">No</Document_Locked>
    <jd562ceb50d74fce999919b91a8eed3d xmlns="99746c9e-c53b-458d-9255-56c4c14f8cbd">
      <Terms xmlns="http://schemas.microsoft.com/office/infopath/2007/PartnerControls"/>
    </jd562ceb50d74fce999919b91a8eed3d>
    <oec8a2f9013d494683ab0e38a6b1a474 xmlns="99746c9e-c53b-458d-9255-56c4c14f8cbd">
      <Terms xmlns="http://schemas.microsoft.com/office/infopath/2007/PartnerControls"/>
    </oec8a2f9013d494683ab0e38a6b1a474>
    <pd93eeff49a5494cad9efbccb2140cd1 xmlns="99746c9e-c53b-458d-9255-56c4c14f8cbd">
      <Terms xmlns="http://schemas.microsoft.com/office/infopath/2007/PartnerControls">
        <TermInfo xmlns="http://schemas.microsoft.com/office/infopath/2007/PartnerControls">
          <TermName xmlns="http://schemas.microsoft.com/office/infopath/2007/PartnerControls">B</TermName>
          <TermId xmlns="http://schemas.microsoft.com/office/infopath/2007/PartnerControls">fab8b61d-c2a2-4ef8-ab65-97e067f47333</TermId>
        </TermInfo>
      </Terms>
    </pd93eeff49a5494cad9efbccb2140cd1>
    <lcf76f155ced4ddcb4097134ff3c332f xmlns="9026692e-8a6b-402e-92f0-8f7e791b446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6.xml><?xml version="1.0" encoding="utf-8"?>
<ct:contentTypeSchema xmlns:ct="http://schemas.microsoft.com/office/2006/metadata/contentType" xmlns:ma="http://schemas.microsoft.com/office/2006/metadata/properties/metaAttributes" ct:_="" ma:_="" ma:contentTypeName="Project Document" ma:contentTypeID="0x01010073AF877B1BCF0B489A9AA0A5B180EC0D03010018E7ACA5F690E04C96DDC49A6943036C" ma:contentTypeVersion="44" ma:contentTypeDescription="Content type for Project space documents and deliverables" ma:contentTypeScope="" ma:versionID="e3bf600081bc5c6df5f1c57c17b3fe13">
  <xsd:schema xmlns:xsd="http://www.w3.org/2001/XMLSchema" xmlns:xs="http://www.w3.org/2001/XMLSchema" xmlns:p="http://schemas.microsoft.com/office/2006/metadata/properties" xmlns:ns2="99746c9e-c53b-458d-9255-56c4c14f8cbd" xmlns:ns3="9026692e-8a6b-402e-92f0-8f7e791b446c" targetNamespace="http://schemas.microsoft.com/office/2006/metadata/properties" ma:root="true" ma:fieldsID="da642b1a96feb3c5b3b0622b3fd84fdf" ns2:_="" ns3:_="">
    <xsd:import namespace="99746c9e-c53b-458d-9255-56c4c14f8cbd"/>
    <xsd:import namespace="9026692e-8a6b-402e-92f0-8f7e791b446c"/>
    <xsd:element name="properties">
      <xsd:complexType>
        <xsd:sequence>
          <xsd:element name="documentManagement">
            <xsd:complexType>
              <xsd:all>
                <xsd:element ref="ns2:WBS" minOccurs="0"/>
                <xsd:element ref="ns2:oec8a2f9013d494683ab0e38a6b1a474" minOccurs="0"/>
                <xsd:element ref="ns2:TaxCatchAll" minOccurs="0"/>
                <xsd:element ref="ns2:TaxCatchAllLabel" minOccurs="0"/>
                <xsd:element ref="ns2:jd562ceb50d74fce999919b91a8eed3d" minOccurs="0"/>
                <xsd:element ref="ns2:Work_x0020_Package" minOccurs="0"/>
                <xsd:element ref="ns2:pd93eeff49a5494cad9efbccb2140cd1" minOccurs="0"/>
                <xsd:element ref="ns2:Sheet_x0020_Number" minOccurs="0"/>
                <xsd:element ref="ns2:Revision" minOccurs="0"/>
                <xsd:element ref="ns2:Suitability_Code" minOccurs="0"/>
                <xsd:element ref="ns2:State" minOccurs="0"/>
                <xsd:element ref="ns2:Phase" minOccurs="0"/>
                <xsd:element ref="ns2:Progress" minOccurs="0"/>
                <xsd:element ref="ns2:Classifination" minOccurs="0"/>
                <xsd:element ref="ns2:Originator" minOccurs="0"/>
                <xsd:element ref="ns2:Digital_Checkroom" minOccurs="0"/>
                <xsd:element ref="ns2:Document_Locked" minOccurs="0"/>
                <xsd:element ref="ns2:OldRevision" minOccurs="0"/>
                <xsd:element ref="ns2:RefDCRDocID" minOccurs="0"/>
                <xsd:element ref="ns2:RefAFSDocID" minOccurs="0"/>
                <xsd:element ref="ns2:MajorVersion" minOccurs="0"/>
                <xsd:element ref="ns2:MinorVersion" minOccurs="0"/>
                <xsd:element ref="ns3:MediaServiceMetadata" minOccurs="0"/>
                <xsd:element ref="ns3:MediaServiceFastMetadata" minOccurs="0"/>
                <xsd:element ref="ns3:MediaServiceGenerationTime" minOccurs="0"/>
                <xsd:element ref="ns3:MediaServiceEventHashCode" minOccurs="0"/>
                <xsd:element ref="ns2:SharedWithUsers" minOccurs="0"/>
                <xsd:element ref="ns2:SharedWithDetails" minOccurs="0"/>
                <xsd:element ref="ns3:MediaServiceOCR" minOccurs="0"/>
                <xsd:element ref="ns3:MediaServiceAutoKeyPoints" minOccurs="0"/>
                <xsd:element ref="ns3:MediaServiceKeyPoints"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746c9e-c53b-458d-9255-56c4c14f8cbd" elementFormDefault="qualified">
    <xsd:import namespace="http://schemas.microsoft.com/office/2006/documentManagement/types"/>
    <xsd:import namespace="http://schemas.microsoft.com/office/infopath/2007/PartnerControls"/>
    <xsd:element name="WBS" ma:index="8" nillable="true" ma:displayName="WBS" ma:indexed="true" ma:list="8734a918-ceaa-434c-ad40-c5b2181330a7" ma:internalName="WBS" ma:showField="Title">
      <xsd:simpleType>
        <xsd:restriction base="dms:Lookup"/>
      </xsd:simpleType>
    </xsd:element>
    <xsd:element name="oec8a2f9013d494683ab0e38a6b1a474" ma:index="9" nillable="true" ma:taxonomy="true" ma:internalName="oec8a2f9013d494683ab0e38a6b1a474" ma:taxonomyFieldName="Document_Type" ma:displayName="Document Type" ma:indexed="true" ma:fieldId="{8ec8a2f9-013d-4946-83ab-0e38a6b1a474}" ma:sspId="ee92fa9d-abeb-4acb-a3f8-443b5f2eba12" ma:termSetId="48972ea2-596c-4863-8362-5c82586ddc99" ma:anchorId="6b0e2f35-b216-44af-975b-5d259b839e86" ma:open="false" ma:isKeyword="false">
      <xsd:complexType>
        <xsd:sequence>
          <xsd:element ref="pc:Terms" minOccurs="0" maxOccurs="1"/>
        </xsd:sequence>
      </xsd:complexType>
    </xsd:element>
    <xsd:element name="TaxCatchAll" ma:index="10" nillable="true" ma:displayName="Taxonomy Catch All Column" ma:hidden="true" ma:list="{b5b3cd34-a3be-4781-87c2-e9deae4e870f}" ma:internalName="TaxCatchAll" ma:showField="CatchAllData" ma:web="99746c9e-c53b-458d-9255-56c4c14f8cbd">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b5b3cd34-a3be-4781-87c2-e9deae4e870f}" ma:internalName="TaxCatchAllLabel" ma:readOnly="true" ma:showField="CatchAllDataLabel" ma:web="99746c9e-c53b-458d-9255-56c4c14f8cbd">
      <xsd:complexType>
        <xsd:complexContent>
          <xsd:extension base="dms:MultiChoiceLookup">
            <xsd:sequence>
              <xsd:element name="Value" type="dms:Lookup" maxOccurs="unbounded" minOccurs="0" nillable="true"/>
            </xsd:sequence>
          </xsd:extension>
        </xsd:complexContent>
      </xsd:complexType>
    </xsd:element>
    <xsd:element name="jd562ceb50d74fce999919b91a8eed3d" ma:index="13" nillable="true" ma:taxonomy="true" ma:internalName="jd562ceb50d74fce999919b91a8eed3d" ma:taxonomyFieldName="Discipline" ma:displayName="Discipline" ma:indexed="true" ma:fieldId="{3d562ceb-50d7-4fce-9999-19b91a8eed3d}" ma:sspId="ee92fa9d-abeb-4acb-a3f8-443b5f2eba12" ma:termSetId="48972ea2-596c-4863-8362-5c82586ddc99" ma:anchorId="8469fa87-3c18-4832-9e9a-9ff540c37437" ma:open="false" ma:isKeyword="false">
      <xsd:complexType>
        <xsd:sequence>
          <xsd:element ref="pc:Terms" minOccurs="0" maxOccurs="1"/>
        </xsd:sequence>
      </xsd:complexType>
    </xsd:element>
    <xsd:element name="Work_x0020_Package" ma:index="15" nillable="true" ma:displayName="Work Package" ma:indexed="true" ma:list="30ad08d6-f2ec-4c24-b852-2d3c29d15fae" ma:internalName="Work_x0020_Package" ma:showField="Title">
      <xsd:simpleType>
        <xsd:restriction base="dms:Lookup"/>
      </xsd:simpleType>
    </xsd:element>
    <xsd:element name="pd93eeff49a5494cad9efbccb2140cd1" ma:index="16" nillable="true" ma:taxonomy="true" ma:internalName="pd93eeff49a5494cad9efbccb2140cd1" ma:taxonomyFieldName="Document_Classification" ma:displayName="Document Classification" ma:fieldId="{9d93eeff-49a5-494c-ad9e-fbccb2140cd1}" ma:sspId="ee92fa9d-abeb-4acb-a3f8-443b5f2eba12" ma:termSetId="48972ea2-596c-4863-8362-5c82586ddc99" ma:anchorId="967923d4-fbd6-46f3-b6e2-0454894922af" ma:open="false" ma:isKeyword="false">
      <xsd:complexType>
        <xsd:sequence>
          <xsd:element ref="pc:Terms" minOccurs="0" maxOccurs="1"/>
        </xsd:sequence>
      </xsd:complexType>
    </xsd:element>
    <xsd:element name="Sheet_x0020_Number" ma:index="18" nillable="true" ma:displayName="Sheet Number" ma:default="0" ma:indexed="true" ma:internalName="Sheet_x0020_Number">
      <xsd:simpleType>
        <xsd:restriction base="dms:Number">
          <xsd:maxInclusive value="999"/>
          <xsd:minInclusive value="0"/>
        </xsd:restriction>
      </xsd:simpleType>
    </xsd:element>
    <xsd:element name="Revision" ma:index="19" nillable="true" ma:displayName="Revision" ma:description="Revision" ma:hidden="true" ma:indexed="true" ma:internalName="Revision" ma:readOnly="false">
      <xsd:simpleType>
        <xsd:restriction base="dms:Text"/>
      </xsd:simpleType>
    </xsd:element>
    <xsd:element name="Suitability_Code" ma:index="20" nillable="true" ma:displayName="Suitability Code" ma:default="S0 Started" ma:hidden="true" ma:indexed="true" ma:internalName="Suitability_Code" ma:readOnly="false">
      <xsd:simpleType>
        <xsd:restriction base="dms:Choice">
          <xsd:enumeration value="NS Not started"/>
          <xsd:enumeration value="S0 Started"/>
          <xsd:enumeration value="R1 Internal review"/>
          <xsd:enumeration value="R2 Drafting review"/>
          <xsd:enumeration value="S2 Shared for information"/>
          <xsd:enumeration value="S3 Shared for comment"/>
          <xsd:enumeration value="S1 Shared for coordination"/>
          <xsd:enumeration value="S5 For stakeholder sharing"/>
          <xsd:enumeration value="V1 Multi-discipline review"/>
          <xsd:enumeration value="V2 Verification"/>
          <xsd:enumeration value="V3 Client review"/>
          <xsd:enumeration value="PT Approved for tender"/>
          <xsd:enumeration value="PC Approved for construction"/>
          <xsd:enumeration value="PD Approved for design"/>
          <xsd:enumeration value="PU Approved for use"/>
          <xsd:enumeration value="PB As-built"/>
          <xsd:enumeration value="ON No longer required"/>
          <xsd:enumeration value="OS Superseded"/>
        </xsd:restriction>
      </xsd:simpleType>
    </xsd:element>
    <xsd:element name="State" ma:index="21" nillable="true" ma:displayName="State" ma:default="WIP Work in progress" ma:hidden="true" ma:indexed="true" ma:internalName="State" ma:readOnly="false">
      <xsd:simpleType>
        <xsd:restriction base="dms:Choice">
          <xsd:enumeration value="INI Not Started"/>
          <xsd:enumeration value="WIP Work in progress"/>
          <xsd:enumeration value="SH1 Review"/>
          <xsd:enumeration value="APS/SHR Approval for Share/Shared"/>
          <xsd:enumeration value="APP/SHR Approval for share/shared"/>
          <xsd:enumeration value="PU1 Review &amp; Verification"/>
          <xsd:enumeration value="APP/PUB Approval for Publish/Published"/>
          <xsd:enumeration value="OBS Obsolete"/>
        </xsd:restriction>
      </xsd:simpleType>
    </xsd:element>
    <xsd:element name="Phase" ma:index="22" nillable="true" ma:displayName="Lifecycle Phase" ma:default="Work in Progress" ma:hidden="true" ma:indexed="true" ma:internalName="Phase" ma:readOnly="false">
      <xsd:simpleType>
        <xsd:restriction base="dms:Choice">
          <xsd:enumeration value="Initiation"/>
          <xsd:enumeration value="Work in Progress"/>
          <xsd:enumeration value="Shared"/>
          <xsd:enumeration value="Published"/>
          <xsd:enumeration value="Archive"/>
          <xsd:enumeration value="Obsolete"/>
        </xsd:restriction>
      </xsd:simpleType>
    </xsd:element>
    <xsd:element name="Progress" ma:index="23" nillable="true" ma:displayName="Progress" ma:default="10" ma:hidden="true" ma:indexed="true" ma:internalName="Progress" ma:readOnly="false">
      <xsd:simpleType>
        <xsd:restriction base="dms:Choice">
          <xsd:enumeration value="10"/>
          <xsd:enumeration value="40"/>
          <xsd:enumeration value="50"/>
          <xsd:enumeration value="90"/>
          <xsd:enumeration value="95"/>
          <xsd:enumeration value="100"/>
        </xsd:restriction>
      </xsd:simpleType>
    </xsd:element>
    <xsd:element name="Classifination" ma:index="24" nillable="true" ma:displayName="Classification" ma:indexed="true" ma:list="ef1c53e8-0dd1-46aa-8d3e-fa3ce79c298b" ma:internalName="Classifination" ma:showField="Title">
      <xsd:simpleType>
        <xsd:restriction base="dms:Lookup"/>
      </xsd:simpleType>
    </xsd:element>
    <xsd:element name="Originator" ma:index="25" nillable="true" ma:displayName="Originator" ma:indexed="true" ma:list="084663ac-d2d4-4b93-b19e-5b96bd90e5c3" ma:internalName="Originator" ma:showField="Title">
      <xsd:simpleType>
        <xsd:restriction base="dms:Lookup"/>
      </xsd:simpleType>
    </xsd:element>
    <xsd:element name="Digital_Checkroom" ma:index="26" nillable="true" ma:displayName="Digital Checkroom" ma:default="Actions" ma:description="Digital Checkroom" ma:hidden="true" ma:internalName="Digital_Checkroom" ma:readOnly="false">
      <xsd:simpleType>
        <xsd:restriction base="dms:Choice">
          <xsd:enumeration value="Actions"/>
        </xsd:restriction>
      </xsd:simpleType>
    </xsd:element>
    <xsd:element name="Document_Locked" ma:index="27" nillable="true" ma:displayName="Document Locked" ma:default="No" ma:description="Document Locked" ma:hidden="true" ma:internalName="Document_Locked" ma:readOnly="false">
      <xsd:simpleType>
        <xsd:restriction base="dms:Choice">
          <xsd:enumeration value="Yes"/>
          <xsd:enumeration value="No"/>
        </xsd:restriction>
      </xsd:simpleType>
    </xsd:element>
    <xsd:element name="OldRevision" ma:index="29" nillable="true" ma:displayName="Old Revision" ma:default="0" ma:hidden="true" ma:internalName="OldRevision" ma:readOnly="false">
      <xsd:simpleType>
        <xsd:restriction base="dms:Number">
          <xsd:maxInclusive value="999"/>
          <xsd:minInclusive value="0"/>
        </xsd:restriction>
      </xsd:simpleType>
    </xsd:element>
    <xsd:element name="RefDCRDocID" ma:index="30" nillable="true" ma:displayName="RefDCRDocID" ma:description="Ref DCR DocID" ma:hidden="true" ma:internalName="RefDCRDocID" ma:readOnly="false">
      <xsd:simpleType>
        <xsd:restriction base="dms:Text"/>
      </xsd:simpleType>
    </xsd:element>
    <xsd:element name="RefAFSDocID" ma:index="31" nillable="true" ma:displayName="RefAFSDocID" ma:description="Ref AFS DocID" ma:hidden="true" ma:internalName="RefAFSDocID" ma:readOnly="false">
      <xsd:simpleType>
        <xsd:restriction base="dms:Text"/>
      </xsd:simpleType>
    </xsd:element>
    <xsd:element name="MajorVersion" ma:index="32" nillable="true" ma:displayName="Major Version" ma:default="A" ma:description="Major Version" ma:hidden="true" ma:internalName="MajorVersion" ma:readOnly="false">
      <xsd:simpleType>
        <xsd:restriction base="dms:Text"/>
      </xsd:simpleType>
    </xsd:element>
    <xsd:element name="MinorVersion" ma:index="33" nillable="true" ma:displayName="Minor Version" ma:default="1" ma:description="Minor Version" ma:hidden="true" ma:internalName="MinorVersion" ma:readOnly="false">
      <xsd:simpleType>
        <xsd:restriction base="dms:Number">
          <xsd:maxInclusive value="999"/>
          <xsd:minInclusive value="0"/>
        </xsd:restrictio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26692e-8a6b-402e-92f0-8f7e791b446c" elementFormDefault="qualified">
    <xsd:import namespace="http://schemas.microsoft.com/office/2006/documentManagement/types"/>
    <xsd:import namespace="http://schemas.microsoft.com/office/infopath/2007/PartnerControls"/>
    <xsd:element name="MediaServiceMetadata" ma:index="34" nillable="true" ma:displayName="MediaServiceMetadata" ma:hidden="true" ma:internalName="MediaServiceMetadata" ma:readOnly="true">
      <xsd:simpleType>
        <xsd:restriction base="dms:Note"/>
      </xsd:simpleType>
    </xsd:element>
    <xsd:element name="MediaServiceFastMetadata" ma:index="35" nillable="true" ma:displayName="MediaServiceFastMetadata" ma:hidden="true" ma:internalName="MediaServiceFastMetadata" ma:readOnly="true">
      <xsd:simpleType>
        <xsd:restriction base="dms:Note"/>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MediaServiceOCR" ma:index="40" nillable="true" ma:displayName="Extracted Text" ma:internalName="MediaServiceOCR" ma:readOnly="true">
      <xsd:simpleType>
        <xsd:restriction base="dms:Note">
          <xsd:maxLength value="255"/>
        </xsd:restriction>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lcf76f155ced4ddcb4097134ff3c332f" ma:index="44" nillable="true" ma:taxonomy="true" ma:internalName="lcf76f155ced4ddcb4097134ff3c332f" ma:taxonomyFieldName="MediaServiceImageTags" ma:displayName="Image Tags" ma:readOnly="false" ma:fieldId="{5cf76f15-5ced-4ddc-b409-7134ff3c332f}" ma:taxonomyMulti="true" ma:sspId="ee92fa9d-abeb-4acb-a3f8-443b5f2eba1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393E3D-3B52-4D3F-BBED-1AFEC97AEA28}">
  <ds:schemaRefs/>
</ds:datastoreItem>
</file>

<file path=customXml/itemProps2.xml><?xml version="1.0" encoding="utf-8"?>
<ds:datastoreItem xmlns:ds="http://schemas.openxmlformats.org/officeDocument/2006/customXml" ds:itemID="{9B3C78B6-CD0D-4701-BBCE-1F3CCB4228DA}">
  <ds:schemaRefs>
    <ds:schemaRef ds:uri="https://aurecongroup.sharepoint.com/sites/hive/Clients/WinningWork/Templates"/>
  </ds:schemaRefs>
</ds:datastoreItem>
</file>

<file path=customXml/itemProps3.xml><?xml version="1.0" encoding="utf-8"?>
<ds:datastoreItem xmlns:ds="http://schemas.openxmlformats.org/officeDocument/2006/customXml" ds:itemID="{4C6BBB3B-EFF8-4AF3-8FCE-887295DC20A2}">
  <ds:schemaRefs>
    <ds:schemaRef ds:uri="Aurecon Brand Logos"/>
  </ds:schemaRefs>
</ds:datastoreItem>
</file>

<file path=customXml/itemProps4.xml><?xml version="1.0" encoding="utf-8"?>
<ds:datastoreItem xmlns:ds="http://schemas.openxmlformats.org/officeDocument/2006/customXml" ds:itemID="{580FD53E-B755-4552-8140-A3DB9D1020DE}">
  <ds:schemaRefs>
    <ds:schemaRef ds:uri="http://schemas.microsoft.com/office/2006/metadata/properties"/>
    <ds:schemaRef ds:uri="http://schemas.microsoft.com/office/infopath/2007/PartnerControls"/>
    <ds:schemaRef ds:uri="99746c9e-c53b-458d-9255-56c4c14f8cbd"/>
    <ds:schemaRef ds:uri="9026692e-8a6b-402e-92f0-8f7e791b446c"/>
  </ds:schemaRefs>
</ds:datastoreItem>
</file>

<file path=customXml/itemProps5.xml><?xml version="1.0" encoding="utf-8"?>
<ds:datastoreItem xmlns:ds="http://schemas.openxmlformats.org/officeDocument/2006/customXml" ds:itemID="{1F31E23F-A9D6-4B94-A422-ECB55D7781C8}">
  <ds:schemaRefs>
    <ds:schemaRef ds:uri="http://schemas.openxmlformats.org/officeDocument/2006/bibliography"/>
  </ds:schemaRefs>
</ds:datastoreItem>
</file>

<file path=customXml/itemProps6.xml><?xml version="1.0" encoding="utf-8"?>
<ds:datastoreItem xmlns:ds="http://schemas.openxmlformats.org/officeDocument/2006/customXml" ds:itemID="{043614D1-9C4A-415E-909B-845B0AB69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746c9e-c53b-458d-9255-56c4c14f8cbd"/>
    <ds:schemaRef ds:uri="9026692e-8a6b-402e-92f0-8f7e791b4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F489150-A4FB-4AC9-9869-39A0602C1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19_Proposal (narrow).dotm</Template>
  <TotalTime>7</TotalTime>
  <Pages>3</Pages>
  <Words>455</Words>
  <Characters>2595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Proposal (narrow)</vt:lpstr>
    </vt:vector>
  </TitlesOfParts>
  <Company>Aurecon</Company>
  <LinksUpToDate>false</LinksUpToDate>
  <CharactersWithSpaces>3044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(narrow)</dc:title>
  <dc:subject/>
  <dc:creator>Huy Nguyen</dc:creator>
  <cp:keywords/>
  <dc:description/>
  <cp:lastModifiedBy>Administrator</cp:lastModifiedBy>
  <cp:revision>8</cp:revision>
  <cp:lastPrinted>2025-10-29T14:57:00Z</cp:lastPrinted>
  <dcterms:created xsi:type="dcterms:W3CDTF">2025-03-27T11:50:00Z</dcterms:created>
  <dcterms:modified xsi:type="dcterms:W3CDTF">2025-10-29T15:02:00Z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23.03.0001</vt:lpwstr>
  </property>
  <property fmtid="{D5CDD505-2E9C-101B-9397-08002B2CF9AE}" pid="3" name="Document code">
    <vt:lpwstr>TMP-PRONW</vt:lpwstr>
  </property>
  <property fmtid="{D5CDD505-2E9C-101B-9397-08002B2CF9AE}" pid="4" name="Base template">
    <vt:lpwstr>Proposal (narrow)</vt:lpwstr>
  </property>
  <property fmtid="{D5CDD505-2E9C-101B-9397-08002B2CF9AE}" pid="5" name="AuthorIds_UIVersion_3584">
    <vt:lpwstr>11</vt:lpwstr>
  </property>
  <property fmtid="{D5CDD505-2E9C-101B-9397-08002B2CF9AE}" pid="6" name="ContentTypeId">
    <vt:lpwstr>0x01010073AF877B1BCF0B489A9AA0A5B180EC0D03010018E7ACA5F690E04C96DDC49A6943036C</vt:lpwstr>
  </property>
  <property fmtid="{D5CDD505-2E9C-101B-9397-08002B2CF9AE}" pid="7" name="Discipline">
    <vt:lpwstr/>
  </property>
  <property fmtid="{D5CDD505-2E9C-101B-9397-08002B2CF9AE}" pid="8" name="Document_Classification">
    <vt:lpwstr>4;#B|fab8b61d-c2a2-4ef8-ab65-97e067f47333</vt:lpwstr>
  </property>
  <property fmtid="{D5CDD505-2E9C-101B-9397-08002B2CF9AE}" pid="9" name="Document_Type">
    <vt:lpwstr/>
  </property>
  <property fmtid="{D5CDD505-2E9C-101B-9397-08002B2CF9AE}" pid="10" name="MediaServiceImageTags">
    <vt:lpwstr/>
  </property>
</Properties>
</file>